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272010C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0848DB" w:rsidRPr="000848DB">
        <w:rPr>
          <w:sz w:val="32"/>
          <w:szCs w:val="32"/>
        </w:rPr>
        <w:t>0</w:t>
      </w:r>
      <w:r w:rsidR="00011993">
        <w:rPr>
          <w:sz w:val="32"/>
          <w:szCs w:val="32"/>
        </w:rPr>
        <w:t>3231</w:t>
      </w:r>
    </w:p>
    <w:p w14:paraId="520B4285" w14:textId="73ADC853" w:rsidR="00E90E49" w:rsidRPr="00CE0424" w:rsidRDefault="00044F46" w:rsidP="00311702">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1503BF16" w14:textId="77777777" w:rsidR="00E90E49" w:rsidRPr="00CE0424" w:rsidRDefault="00E90E49" w:rsidP="00357380">
      <w:pPr>
        <w:pStyle w:val="3GPPHeader"/>
      </w:pPr>
    </w:p>
    <w:p w14:paraId="4BC66F81" w14:textId="49178C29" w:rsidR="00E90E49" w:rsidRPr="009B7BC8" w:rsidRDefault="00E90E49" w:rsidP="00311702">
      <w:pPr>
        <w:pStyle w:val="3GPPHeader"/>
        <w:rPr>
          <w:sz w:val="22"/>
          <w:szCs w:val="22"/>
          <w:lang w:val="en-US"/>
        </w:rPr>
      </w:pPr>
      <w:r w:rsidRPr="009B7BC8">
        <w:rPr>
          <w:sz w:val="22"/>
          <w:szCs w:val="22"/>
          <w:lang w:val="en-US"/>
        </w:rPr>
        <w:t>Agenda Item:</w:t>
      </w:r>
      <w:r w:rsidRPr="009B7BC8">
        <w:rPr>
          <w:sz w:val="22"/>
          <w:szCs w:val="22"/>
          <w:lang w:val="en-US"/>
        </w:rPr>
        <w:tab/>
      </w:r>
      <w:r w:rsidR="001171DF" w:rsidRPr="009B7BC8">
        <w:rPr>
          <w:sz w:val="22"/>
          <w:szCs w:val="22"/>
          <w:lang w:val="en-US"/>
        </w:rPr>
        <w:t>7.2.8.3</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3B8B319" w:rsidR="00E90E49" w:rsidRPr="00CE0424" w:rsidRDefault="003D3C45" w:rsidP="00311702">
      <w:pPr>
        <w:pStyle w:val="3GPPHeader"/>
        <w:rPr>
          <w:sz w:val="22"/>
          <w:szCs w:val="22"/>
        </w:rPr>
      </w:pPr>
      <w:r>
        <w:rPr>
          <w:sz w:val="22"/>
          <w:szCs w:val="22"/>
        </w:rPr>
        <w:t>Title:</w:t>
      </w:r>
      <w:r w:rsidR="00E90E49" w:rsidRPr="00CE0424">
        <w:rPr>
          <w:sz w:val="22"/>
          <w:szCs w:val="22"/>
        </w:rPr>
        <w:tab/>
      </w:r>
      <w:r w:rsidR="001171DF" w:rsidRPr="001171DF">
        <w:rPr>
          <w:sz w:val="22"/>
          <w:szCs w:val="22"/>
        </w:rPr>
        <w:t>Enhancements to multi-beam operation</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1171DF">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049E9E51" w14:textId="77777777" w:rsidR="001171DF" w:rsidRDefault="001171DF" w:rsidP="001171DF">
      <w:pPr>
        <w:pStyle w:val="BodyText"/>
      </w:pPr>
      <w:r>
        <w:t>Beam management solutions were standardized in Release-15. These solutions were designed to support UEs with directional antennas. The solutions included transmission of beam indications to the UE, reporting of L1-RSRP based on CSI-RS and SS/PBCH block and beam recovery solutions.</w:t>
      </w:r>
    </w:p>
    <w:p w14:paraId="32A6C0D7" w14:textId="162CDF4C" w:rsidR="00477768" w:rsidRPr="00CE0424" w:rsidRDefault="001171DF" w:rsidP="00CE0424">
      <w:pPr>
        <w:pStyle w:val="BodyText"/>
      </w:pPr>
      <w:r>
        <w:t xml:space="preserve">The release-16 NR </w:t>
      </w:r>
      <w:proofErr w:type="spellStart"/>
      <w:r>
        <w:t>eMIMO</w:t>
      </w:r>
      <w:proofErr w:type="spellEnd"/>
      <w:r>
        <w:t xml:space="preserve"> WID </w:t>
      </w:r>
      <w:r>
        <w:fldChar w:fldCharType="begin"/>
      </w:r>
      <w:r>
        <w:instrText xml:space="preserve"> REF _Ref525282673 \r \h </w:instrText>
      </w:r>
      <w:r>
        <w:fldChar w:fldCharType="separate"/>
      </w:r>
      <w:r w:rsidR="00EE2F2E">
        <w:t>[1]</w:t>
      </w:r>
      <w:r>
        <w:fldChar w:fldCharType="end"/>
      </w:r>
      <w:r>
        <w:t xml:space="preserve"> includes improvements to beam management. In this contribution we give our view on the various parts of the multi-beam operation enhancements.</w:t>
      </w:r>
    </w:p>
    <w:p w14:paraId="4240D1DF" w14:textId="152AB5F1" w:rsidR="004000E8" w:rsidRDefault="00230D18" w:rsidP="00CE0424">
      <w:pPr>
        <w:pStyle w:val="Heading1"/>
      </w:pPr>
      <w:bookmarkStart w:id="0" w:name="_Ref178064866"/>
      <w:r>
        <w:t>2</w:t>
      </w:r>
      <w:r>
        <w:tab/>
      </w:r>
      <w:r w:rsidR="004000E8" w:rsidRPr="00CE0424">
        <w:t>Discussion</w:t>
      </w:r>
      <w:bookmarkEnd w:id="0"/>
    </w:p>
    <w:p w14:paraId="6D717745" w14:textId="77777777" w:rsidR="001171DF" w:rsidRPr="005811EB" w:rsidRDefault="001171DF" w:rsidP="005811EB">
      <w:pPr>
        <w:pStyle w:val="Heading2"/>
      </w:pPr>
      <w:r w:rsidRPr="005811EB">
        <w:t>2.1</w:t>
      </w:r>
      <w:r w:rsidRPr="005811EB">
        <w:tab/>
        <w:t>UL beam selection improvements</w:t>
      </w:r>
    </w:p>
    <w:p w14:paraId="34F98F0C" w14:textId="77777777" w:rsidR="001171DF" w:rsidRPr="00D75198" w:rsidRDefault="001171DF" w:rsidP="001171DF">
      <w:pPr>
        <w:pStyle w:val="BodyText"/>
      </w:pPr>
      <w:r>
        <w:t>If the UE supports beam correspondence the UE can determine the transmit beam for PUCCH and PUSCH based on previously transmitted DL reference signals. If the UE does</w:t>
      </w:r>
      <w:r w:rsidRPr="00383B4C">
        <w:rPr>
          <w:i/>
        </w:rPr>
        <w:t xml:space="preserve"> not</w:t>
      </w:r>
      <w:r>
        <w:t xml:space="preserve"> support beam correspondence (or has poor beam correspondence) the NW can request the UE to transmit an SRS sweep, perform measurements on these SRSs and indicate to the UE which SRS resource is preferred in the subsequent scheduling assignments. </w:t>
      </w:r>
    </w:p>
    <w:p w14:paraId="1660863B" w14:textId="77777777" w:rsidR="001171DF" w:rsidRDefault="001171DF" w:rsidP="005811EB">
      <w:pPr>
        <w:pStyle w:val="Heading3"/>
      </w:pPr>
      <w:r>
        <w:t>2.1.1</w:t>
      </w:r>
      <w:r>
        <w:tab/>
        <w:t xml:space="preserve">UL beam selection improvements for UEs </w:t>
      </w:r>
      <w:r w:rsidRPr="00290465">
        <w:rPr>
          <w:u w:val="single"/>
        </w:rPr>
        <w:t>without</w:t>
      </w:r>
      <w:r>
        <w:t xml:space="preserve"> beam correspondence</w:t>
      </w:r>
    </w:p>
    <w:p w14:paraId="100A4F2B" w14:textId="77777777" w:rsidR="001171DF" w:rsidRDefault="001171DF" w:rsidP="001171DF">
      <w:pPr>
        <w:pStyle w:val="BodyText"/>
      </w:pPr>
      <w:r>
        <w:t xml:space="preserve">In this section, we describe improvements to PUCCH/PUSCH transmissions that rely on SRS beam sweeping to derive the UL Tx beam. </w:t>
      </w:r>
    </w:p>
    <w:p w14:paraId="61731878" w14:textId="77777777" w:rsidR="001171DF" w:rsidRDefault="001171DF" w:rsidP="005811EB">
      <w:pPr>
        <w:pStyle w:val="Heading4"/>
      </w:pPr>
      <w:r>
        <w:t>2.1.1.1</w:t>
      </w:r>
      <w:r>
        <w:tab/>
        <w:t>Lean control of the PUCCH/PUSCH spatial relation</w:t>
      </w:r>
    </w:p>
    <w:p w14:paraId="177EAA82" w14:textId="77777777" w:rsidR="001171DF" w:rsidRDefault="001171DF" w:rsidP="001171DF">
      <w:pPr>
        <w:pStyle w:val="BodyText"/>
      </w:pPr>
      <w:r>
        <w:rPr>
          <w:rFonts w:cs="Arial"/>
          <w:lang w:val="en-US"/>
        </w:rPr>
        <w:t xml:space="preserve">The spatial relation of the </w:t>
      </w:r>
      <w:r w:rsidRPr="0072447B">
        <w:rPr>
          <w:rFonts w:cs="Arial"/>
          <w:lang w:val="en-US"/>
        </w:rPr>
        <w:t>PUSCH is based on the spatial relation parameter</w:t>
      </w:r>
      <w:r>
        <w:rPr>
          <w:rFonts w:cs="Arial"/>
          <w:lang w:val="en-US"/>
        </w:rPr>
        <w:t>s</w:t>
      </w:r>
      <w:r w:rsidRPr="0072447B">
        <w:rPr>
          <w:rFonts w:cs="Arial"/>
          <w:lang w:val="en-US"/>
        </w:rPr>
        <w:t xml:space="preserve"> defined </w:t>
      </w:r>
      <w:r>
        <w:rPr>
          <w:rFonts w:cs="Arial"/>
          <w:lang w:val="en-US"/>
        </w:rPr>
        <w:t xml:space="preserve">for the SRS resources </w:t>
      </w:r>
      <w:r w:rsidRPr="0072447B">
        <w:rPr>
          <w:rFonts w:cs="Arial"/>
          <w:lang w:val="en-US"/>
        </w:rPr>
        <w:t>in the SRS resource set used for codebook based (CB) or non-codebook based (NCB) UL transmission</w:t>
      </w:r>
      <w:r>
        <w:rPr>
          <w:rFonts w:cs="Arial"/>
          <w:lang w:val="en-US"/>
        </w:rPr>
        <w:t xml:space="preserve">. Since there is a restriction in maximum number of SRS resources in CB and NCB SRS resource sets (2 and 4 respectively), there are very small possibilities to use SRS beam sweeping with these SRS resource sets. Instead, it is expected that </w:t>
      </w:r>
      <w:r>
        <w:t xml:space="preserve">the NW would first trigger an SRS beam sweep (by triggering </w:t>
      </w:r>
      <w:proofErr w:type="gramStart"/>
      <w:r>
        <w:t>a</w:t>
      </w:r>
      <w:proofErr w:type="gramEnd"/>
      <w:r>
        <w:t xml:space="preserve"> SRS resource set with </w:t>
      </w:r>
      <w:r w:rsidRPr="005D7392">
        <w:rPr>
          <w:lang w:val="en-US"/>
        </w:rPr>
        <w:t>SRS-</w:t>
      </w:r>
      <w:proofErr w:type="spellStart"/>
      <w:r w:rsidRPr="005D7392">
        <w:rPr>
          <w:lang w:val="en-US"/>
        </w:rPr>
        <w:t>SetUse</w:t>
      </w:r>
      <w:proofErr w:type="spellEnd"/>
      <w:r w:rsidRPr="005D7392">
        <w:rPr>
          <w:lang w:val="en-US"/>
        </w:rPr>
        <w:t xml:space="preserve"> = ‘</w:t>
      </w:r>
      <w:proofErr w:type="spellStart"/>
      <w:r w:rsidRPr="005D7392">
        <w:rPr>
          <w:lang w:val="en-US"/>
        </w:rPr>
        <w:t>BeamManagement</w:t>
      </w:r>
      <w:proofErr w:type="spellEnd"/>
      <w:r w:rsidRPr="005D7392">
        <w:rPr>
          <w:lang w:val="en-US"/>
        </w:rPr>
        <w:t>’</w:t>
      </w:r>
      <w:r>
        <w:t xml:space="preserve">), where the UE will transmit different SRS resources in different UL transmit beams. The NW can then determine a suitable UL transmit beam and update the spatial relations for PUSCH (implicitly by changing the spatial relation for SRS resources in SRS resource sets with </w:t>
      </w:r>
      <w:r w:rsidRPr="005D7392">
        <w:rPr>
          <w:lang w:val="en-US"/>
        </w:rPr>
        <w:t>SRS-</w:t>
      </w:r>
      <w:proofErr w:type="spellStart"/>
      <w:r w:rsidRPr="005D7392">
        <w:rPr>
          <w:lang w:val="en-US"/>
        </w:rPr>
        <w:t>SetUse</w:t>
      </w:r>
      <w:proofErr w:type="spellEnd"/>
      <w:r w:rsidRPr="005D7392">
        <w:rPr>
          <w:lang w:val="en-US"/>
        </w:rPr>
        <w:t xml:space="preserve"> = ‘codebook’ or ‘</w:t>
      </w:r>
      <w:proofErr w:type="spellStart"/>
      <w:r w:rsidRPr="005D7392">
        <w:rPr>
          <w:lang w:val="en-US"/>
        </w:rPr>
        <w:t>nonCodebook</w:t>
      </w:r>
      <w:proofErr w:type="spellEnd"/>
      <w:r w:rsidRPr="005D7392">
        <w:rPr>
          <w:lang w:val="en-US"/>
        </w:rPr>
        <w:t>’</w:t>
      </w:r>
      <w:r>
        <w:t xml:space="preserve">). </w:t>
      </w:r>
    </w:p>
    <w:p w14:paraId="715FFAD1" w14:textId="77777777" w:rsidR="001171DF" w:rsidRDefault="001171DF" w:rsidP="001171DF">
      <w:pPr>
        <w:pStyle w:val="TH"/>
      </w:pPr>
      <w:r w:rsidRPr="008B31EE">
        <w:rPr>
          <w:rFonts w:ascii="Times New Roman" w:hAnsi="Times New Roman"/>
          <w:b w:val="0"/>
          <w:noProof/>
          <w:lang w:val="en-GB" w:eastAsia="ja-JP"/>
        </w:rPr>
        <w:lastRenderedPageBreak/>
        <w:drawing>
          <wp:inline distT="0" distB="0" distL="0" distR="0" wp14:anchorId="27963DAC" wp14:editId="49C8B671">
            <wp:extent cx="6112185" cy="2008505"/>
            <wp:effectExtent l="0" t="0" r="3175" b="0"/>
            <wp:docPr id="101" name="Picture 100">
              <a:extLst xmlns:a="http://schemas.openxmlformats.org/drawingml/2006/main">
                <a:ext uri="{FF2B5EF4-FFF2-40B4-BE49-F238E27FC236}">
                  <a16:creationId xmlns:a16="http://schemas.microsoft.com/office/drawing/2014/main" id="{B3016511-6A18-4756-BFBF-6B228E8844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0">
                      <a:extLst>
                        <a:ext uri="{FF2B5EF4-FFF2-40B4-BE49-F238E27FC236}">
                          <a16:creationId xmlns:a16="http://schemas.microsoft.com/office/drawing/2014/main" id="{B3016511-6A18-4756-BFBF-6B228E88442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2185" cy="2008505"/>
                    </a:xfrm>
                    <a:prstGeom prst="rect">
                      <a:avLst/>
                    </a:prstGeom>
                  </pic:spPr>
                </pic:pic>
              </a:graphicData>
            </a:graphic>
          </wp:inline>
        </w:drawing>
      </w:r>
    </w:p>
    <w:p w14:paraId="0A26099B" w14:textId="522615CA" w:rsidR="001171DF" w:rsidRDefault="001171DF" w:rsidP="001171DF">
      <w:pPr>
        <w:pStyle w:val="TF"/>
      </w:pPr>
      <w:bookmarkStart w:id="1" w:name="_Ref524960798"/>
      <w:bookmarkStart w:id="2" w:name="_Hlk534882581"/>
      <w:r>
        <w:t xml:space="preserve">Figure </w:t>
      </w:r>
      <w:r>
        <w:rPr>
          <w:noProof/>
        </w:rPr>
        <w:fldChar w:fldCharType="begin"/>
      </w:r>
      <w:r>
        <w:rPr>
          <w:noProof/>
        </w:rPr>
        <w:instrText xml:space="preserve"> SEQ Figure \* ARABIC </w:instrText>
      </w:r>
      <w:r>
        <w:rPr>
          <w:noProof/>
        </w:rPr>
        <w:fldChar w:fldCharType="separate"/>
      </w:r>
      <w:r w:rsidR="00EE2F2E">
        <w:rPr>
          <w:noProof/>
        </w:rPr>
        <w:t>1</w:t>
      </w:r>
      <w:r>
        <w:rPr>
          <w:noProof/>
        </w:rPr>
        <w:fldChar w:fldCharType="end"/>
      </w:r>
      <w:bookmarkEnd w:id="1"/>
      <w:r>
        <w:t>: A configuration for SRS sweep. Note that the relation between SRS resource set 1 and 2 is updated using RRC unless SRS resource set 1 is semi-persistent (and SRS Resource set 2 is either periodic or semi-persistent)</w:t>
      </w:r>
      <w:bookmarkEnd w:id="2"/>
      <w:r>
        <w:t>.</w:t>
      </w:r>
    </w:p>
    <w:p w14:paraId="704B4584" w14:textId="3702E52F" w:rsidR="001171DF" w:rsidRPr="00E51CBC" w:rsidRDefault="001171DF" w:rsidP="001171DF">
      <w:pPr>
        <w:pStyle w:val="BodyText"/>
        <w:rPr>
          <w:lang w:val="en-US"/>
        </w:rPr>
      </w:pPr>
      <w:r>
        <w:fldChar w:fldCharType="begin"/>
      </w:r>
      <w:r>
        <w:instrText xml:space="preserve"> REF _Ref524960798 \h </w:instrText>
      </w:r>
      <w:r>
        <w:fldChar w:fldCharType="separate"/>
      </w:r>
      <w:r w:rsidR="00EE2F2E">
        <w:t xml:space="preserve">Figure </w:t>
      </w:r>
      <w:r w:rsidR="00EE2F2E">
        <w:rPr>
          <w:noProof/>
        </w:rPr>
        <w:t>1</w:t>
      </w:r>
      <w:r>
        <w:fldChar w:fldCharType="end"/>
      </w:r>
      <w:r>
        <w:t xml:space="preserve"> illustrates the spatial relations between PUCCH, PUSCH and SRS resources for a UE utilizing CB UL transmission without beam correspondence.</w:t>
      </w:r>
      <w:r w:rsidRPr="008B31EE">
        <w:rPr>
          <w:lang w:val="en-US"/>
        </w:rPr>
        <w:t xml:space="preserve"> </w:t>
      </w:r>
      <w:r w:rsidRPr="00B7058C">
        <w:rPr>
          <w:lang w:val="en-US"/>
        </w:rPr>
        <w:t>What makes the configuration in</w:t>
      </w:r>
      <w:r>
        <w:rPr>
          <w:lang w:val="en-US"/>
        </w:rPr>
        <w:t xml:space="preserve"> </w:t>
      </w:r>
      <w:r>
        <w:rPr>
          <w:lang w:val="en-US"/>
        </w:rPr>
        <w:fldChar w:fldCharType="begin"/>
      </w:r>
      <w:r>
        <w:rPr>
          <w:lang w:val="en-US"/>
        </w:rPr>
        <w:instrText xml:space="preserve"> REF _Ref524960798 \h </w:instrText>
      </w:r>
      <w:r>
        <w:rPr>
          <w:lang w:val="en-US"/>
        </w:rPr>
      </w:r>
      <w:r>
        <w:rPr>
          <w:lang w:val="en-US"/>
        </w:rPr>
        <w:fldChar w:fldCharType="separate"/>
      </w:r>
      <w:r w:rsidR="00EE2F2E">
        <w:t xml:space="preserve">Figure </w:t>
      </w:r>
      <w:r w:rsidR="00EE2F2E">
        <w:rPr>
          <w:noProof/>
        </w:rPr>
        <w:t>1</w:t>
      </w:r>
      <w:r>
        <w:rPr>
          <w:lang w:val="en-US"/>
        </w:rPr>
        <w:fldChar w:fldCharType="end"/>
      </w:r>
      <w:r w:rsidRPr="00B7058C">
        <w:rPr>
          <w:lang w:val="en-US"/>
        </w:rPr>
        <w:t xml:space="preserve"> heavy-weight is the config</w:t>
      </w:r>
      <w:r>
        <w:rPr>
          <w:lang w:val="en-US"/>
        </w:rPr>
        <w:t>uration between SRS resources set 1 and SRS resource set 2: RRC signaling is required to update that configuration:</w:t>
      </w:r>
    </w:p>
    <w:p w14:paraId="12B6BA5D" w14:textId="77777777" w:rsidR="001171DF" w:rsidRPr="00B7058C" w:rsidRDefault="001171DF" w:rsidP="001171DF">
      <w:pPr>
        <w:pStyle w:val="Observation"/>
        <w:rPr>
          <w:lang w:val="en-US"/>
        </w:rPr>
      </w:pPr>
      <w:bookmarkStart w:id="3" w:name="_Toc534967576"/>
      <w:bookmarkStart w:id="4" w:name="_Toc534987211"/>
      <w:bookmarkStart w:id="5" w:name="_Toc1484199"/>
      <w:r>
        <w:rPr>
          <w:lang w:val="en-US"/>
        </w:rPr>
        <w:t>The signaling mechanism</w:t>
      </w:r>
      <w:r w:rsidRPr="00B7058C">
        <w:rPr>
          <w:lang w:val="en-US"/>
        </w:rPr>
        <w:t xml:space="preserve"> for SRS-SRS spatial relations is heavy-weight for many desirable configurations.</w:t>
      </w:r>
      <w:bookmarkEnd w:id="3"/>
      <w:bookmarkEnd w:id="4"/>
      <w:bookmarkEnd w:id="5"/>
    </w:p>
    <w:p w14:paraId="07183A5C" w14:textId="77777777" w:rsidR="001171DF" w:rsidRDefault="001171DF" w:rsidP="001171DF">
      <w:pPr>
        <w:pStyle w:val="BodyText"/>
        <w:rPr>
          <w:lang w:val="en-US"/>
        </w:rPr>
      </w:pPr>
      <w:bookmarkStart w:id="6" w:name="_Hlk534730772"/>
      <w:r w:rsidRPr="00B7058C">
        <w:rPr>
          <w:lang w:val="en-US"/>
        </w:rPr>
        <w:t xml:space="preserve">The restrictions on the configuration of spatial relations for the SRSs are severe. </w:t>
      </w:r>
      <w:proofErr w:type="gramStart"/>
      <w:r w:rsidRPr="00B7058C">
        <w:rPr>
          <w:lang w:val="en-US"/>
        </w:rPr>
        <w:t>In particular,</w:t>
      </w:r>
      <w:r>
        <w:rPr>
          <w:lang w:val="en-US"/>
        </w:rPr>
        <w:t xml:space="preserve"> </w:t>
      </w:r>
      <w:r w:rsidRPr="00B7058C">
        <w:rPr>
          <w:lang w:val="en-US"/>
        </w:rPr>
        <w:t>it</w:t>
      </w:r>
      <w:proofErr w:type="gramEnd"/>
      <w:r w:rsidRPr="00B7058C">
        <w:rPr>
          <w:lang w:val="en-US"/>
        </w:rPr>
        <w:t xml:space="preserve"> makes it impossible to use aperiodic SRS to determine a suitable UL Tx beam for the PUSCH without RRC involvement. </w:t>
      </w:r>
      <w:r>
        <w:rPr>
          <w:lang w:val="en-US"/>
        </w:rPr>
        <w:t xml:space="preserve">The same is true for PUCCH. </w:t>
      </w:r>
    </w:p>
    <w:p w14:paraId="47839438" w14:textId="77777777" w:rsidR="001171DF" w:rsidRDefault="001171DF" w:rsidP="001171DF">
      <w:pPr>
        <w:pStyle w:val="BodyText"/>
        <w:rPr>
          <w:lang w:val="en-US"/>
        </w:rPr>
      </w:pPr>
      <w:r>
        <w:rPr>
          <w:lang w:val="en-US"/>
        </w:rPr>
        <w:t xml:space="preserve">There are essentially two alternatives to RRC signaling: either MAC CE or DCI. Here we note that some signaling possibilities already exist for DCI. However, the number of different relations that can be signaled using DCI are quite limited, and the number of spatial relations that need to be signaled can be quite large. Relying only on DCI for the signaling of spatial relations does not seem feasible. </w:t>
      </w:r>
    </w:p>
    <w:p w14:paraId="1DD9F60C" w14:textId="77777777" w:rsidR="001171DF" w:rsidRPr="00D04FD5" w:rsidRDefault="001171DF" w:rsidP="001171DF">
      <w:pPr>
        <w:pStyle w:val="BodyText"/>
        <w:rPr>
          <w:lang w:val="en-US"/>
        </w:rPr>
      </w:pPr>
      <w:r>
        <w:rPr>
          <w:lang w:val="en-US"/>
        </w:rPr>
        <w:t>This means that support for updating the spatial relation of aperiodic SRS via MAC CE is required. Hence</w:t>
      </w:r>
      <w:r w:rsidRPr="00F304E3">
        <w:rPr>
          <w:lang w:val="en-US"/>
        </w:rPr>
        <w:t>,</w:t>
      </w:r>
      <w:r w:rsidRPr="00D04FD5">
        <w:rPr>
          <w:lang w:val="en-US"/>
        </w:rPr>
        <w:t xml:space="preserve"> we propose</w:t>
      </w:r>
    </w:p>
    <w:p w14:paraId="4DC0EBB2" w14:textId="77777777" w:rsidR="001171DF" w:rsidRDefault="001171DF" w:rsidP="001171DF">
      <w:pPr>
        <w:pStyle w:val="Proposal"/>
        <w:rPr>
          <w:lang w:val="en-US"/>
        </w:rPr>
      </w:pPr>
      <w:bookmarkStart w:id="7" w:name="_Toc534967577"/>
      <w:bookmarkStart w:id="8" w:name="_Toc534987229"/>
      <w:bookmarkStart w:id="9" w:name="_Ref528839673"/>
      <w:bookmarkStart w:id="10" w:name="_Toc1484212"/>
      <w:bookmarkEnd w:id="6"/>
      <w:r>
        <w:rPr>
          <w:lang w:val="en-US"/>
        </w:rPr>
        <w:t xml:space="preserve">Enable update of the </w:t>
      </w:r>
      <w:r w:rsidRPr="00B7058C">
        <w:rPr>
          <w:lang w:val="en-US"/>
        </w:rPr>
        <w:t>spatial relation</w:t>
      </w:r>
      <w:r>
        <w:rPr>
          <w:lang w:val="en-US"/>
        </w:rPr>
        <w:t xml:space="preserve"> of aperiodic SRS</w:t>
      </w:r>
      <w:r w:rsidRPr="00B7058C">
        <w:rPr>
          <w:lang w:val="en-US"/>
        </w:rPr>
        <w:t xml:space="preserve"> with</w:t>
      </w:r>
      <w:r>
        <w:rPr>
          <w:lang w:val="en-US"/>
        </w:rPr>
        <w:t xml:space="preserve"> MAC-CE signaling</w:t>
      </w:r>
      <w:r w:rsidRPr="00B7058C">
        <w:rPr>
          <w:lang w:val="en-US"/>
        </w:rPr>
        <w:t>.</w:t>
      </w:r>
      <w:bookmarkEnd w:id="7"/>
      <w:bookmarkEnd w:id="8"/>
      <w:bookmarkEnd w:id="10"/>
      <w:r w:rsidRPr="00B7058C">
        <w:rPr>
          <w:lang w:val="en-US"/>
        </w:rPr>
        <w:t xml:space="preserve"> </w:t>
      </w:r>
      <w:bookmarkEnd w:id="9"/>
    </w:p>
    <w:p w14:paraId="7D1EF47C" w14:textId="1336F397" w:rsidR="001171DF" w:rsidRPr="001144C7" w:rsidRDefault="001171DF" w:rsidP="001171DF">
      <w:pPr>
        <w:pStyle w:val="BodyText"/>
        <w:rPr>
          <w:lang w:val="en-US"/>
        </w:rPr>
      </w:pPr>
      <w:r>
        <w:rPr>
          <w:lang w:val="en-US"/>
        </w:rPr>
        <w:t>More details can be found in</w:t>
      </w:r>
      <w:r w:rsidR="00250015">
        <w:rPr>
          <w:lang w:val="en-US"/>
        </w:rPr>
        <w:t xml:space="preserve"> </w:t>
      </w:r>
      <w:r w:rsidR="00250015">
        <w:rPr>
          <w:lang w:val="en-US"/>
        </w:rPr>
        <w:fldChar w:fldCharType="begin"/>
      </w:r>
      <w:r w:rsidR="00250015">
        <w:rPr>
          <w:lang w:val="en-US"/>
        </w:rPr>
        <w:instrText xml:space="preserve"> REF _Ref770026 \r \h </w:instrText>
      </w:r>
      <w:r w:rsidR="00250015">
        <w:rPr>
          <w:lang w:val="en-US"/>
        </w:rPr>
      </w:r>
      <w:r w:rsidR="00250015">
        <w:rPr>
          <w:lang w:val="en-US"/>
        </w:rPr>
        <w:fldChar w:fldCharType="separate"/>
      </w:r>
      <w:r w:rsidR="00EE2F2E">
        <w:rPr>
          <w:lang w:val="en-US"/>
        </w:rPr>
        <w:t>[2]</w:t>
      </w:r>
      <w:r w:rsidR="00250015">
        <w:rPr>
          <w:lang w:val="en-US"/>
        </w:rPr>
        <w:fldChar w:fldCharType="end"/>
      </w:r>
      <w:r>
        <w:rPr>
          <w:lang w:val="en-US"/>
        </w:rPr>
        <w:t>.</w:t>
      </w:r>
    </w:p>
    <w:p w14:paraId="6EABB3D5" w14:textId="77777777" w:rsidR="001171DF" w:rsidRDefault="001171DF" w:rsidP="005811EB">
      <w:pPr>
        <w:pStyle w:val="Heading4"/>
        <w:rPr>
          <w:lang w:val="en-US"/>
        </w:rPr>
      </w:pPr>
      <w:r>
        <w:rPr>
          <w:lang w:val="en-US"/>
        </w:rPr>
        <w:t>2.1.1.2</w:t>
      </w:r>
      <w:r>
        <w:rPr>
          <w:lang w:val="en-US"/>
        </w:rPr>
        <w:tab/>
        <w:t>Flexible spatial relations</w:t>
      </w:r>
    </w:p>
    <w:p w14:paraId="4C1EE88B" w14:textId="77777777" w:rsidR="001171DF" w:rsidRDefault="001171DF" w:rsidP="001171DF">
      <w:pPr>
        <w:pStyle w:val="BodyText"/>
        <w:rPr>
          <w:lang w:val="en-US"/>
        </w:rPr>
      </w:pPr>
      <w:r>
        <w:rPr>
          <w:lang w:val="en-US"/>
        </w:rPr>
        <w:t xml:space="preserve">The </w:t>
      </w:r>
      <w:r w:rsidRPr="00FE6BE4">
        <w:rPr>
          <w:lang w:val="en-US"/>
        </w:rPr>
        <w:t xml:space="preserve">procedure </w:t>
      </w:r>
      <w:r>
        <w:rPr>
          <w:lang w:val="en-US"/>
        </w:rPr>
        <w:t xml:space="preserve">of updating UE TX beam </w:t>
      </w:r>
      <w:r w:rsidRPr="00FE6BE4">
        <w:rPr>
          <w:lang w:val="en-US"/>
        </w:rPr>
        <w:t>is associated with quite some overhead</w:t>
      </w:r>
      <w:r>
        <w:rPr>
          <w:lang w:val="en-US"/>
        </w:rPr>
        <w:t xml:space="preserve">, even with the updates proposed in the previous section. </w:t>
      </w:r>
      <w:r w:rsidRPr="00FE6BE4">
        <w:rPr>
          <w:lang w:val="en-US"/>
        </w:rPr>
        <w:t>Due to UE rotation, the UL Tx beam may be rapidly outdated, making it necessary to repeat the</w:t>
      </w:r>
      <w:r>
        <w:rPr>
          <w:lang w:val="en-US"/>
        </w:rPr>
        <w:t xml:space="preserve"> SRS sweeping procedure and the associated signaling rather frequently</w:t>
      </w:r>
      <w:r w:rsidRPr="00FE6BE4">
        <w:rPr>
          <w:lang w:val="en-US"/>
        </w:rPr>
        <w:t>.</w:t>
      </w:r>
      <w:r>
        <w:rPr>
          <w:lang w:val="en-US"/>
        </w:rPr>
        <w:t xml:space="preserve"> Note that with the current specification, the UE </w:t>
      </w:r>
      <w:r w:rsidRPr="00EE0F3E">
        <w:rPr>
          <w:i/>
          <w:lang w:val="en-US"/>
        </w:rPr>
        <w:t>must</w:t>
      </w:r>
      <w:r>
        <w:rPr>
          <w:lang w:val="en-US"/>
        </w:rPr>
        <w:t xml:space="preserve"> use the beam used for the most recent SRS transmission also for the scheduled PUSCH. </w:t>
      </w:r>
    </w:p>
    <w:p w14:paraId="58CBEF97" w14:textId="77777777" w:rsidR="001171DF" w:rsidRPr="0058520B" w:rsidRDefault="001171DF" w:rsidP="001171DF">
      <w:pPr>
        <w:pStyle w:val="BodyText"/>
        <w:rPr>
          <w:lang w:val="en-US"/>
        </w:rPr>
      </w:pPr>
      <w:r>
        <w:rPr>
          <w:lang w:val="en-US"/>
        </w:rPr>
        <w:t>One way to reduce the overhead and latency of solutions based on SRS sweeping is to i</w:t>
      </w:r>
      <w:r w:rsidRPr="0058520B">
        <w:rPr>
          <w:lang w:val="en-US"/>
        </w:rPr>
        <w:t xml:space="preserve">ntroduce a </w:t>
      </w:r>
      <w:r>
        <w:rPr>
          <w:lang w:val="en-US"/>
        </w:rPr>
        <w:t xml:space="preserve">concept of </w:t>
      </w:r>
      <w:r w:rsidRPr="001144C7">
        <w:rPr>
          <w:i/>
          <w:lang w:val="en-US"/>
        </w:rPr>
        <w:t>flexible spatial relation</w:t>
      </w:r>
      <w:r>
        <w:rPr>
          <w:i/>
          <w:lang w:val="en-US"/>
        </w:rPr>
        <w:t>s</w:t>
      </w:r>
      <w:r>
        <w:rPr>
          <w:lang w:val="en-US"/>
        </w:rPr>
        <w:t xml:space="preserve">. The purpose of the flexible spatial relation is to allow the UE to </w:t>
      </w:r>
      <w:r w:rsidRPr="0058520B">
        <w:rPr>
          <w:lang w:val="en-US"/>
        </w:rPr>
        <w:t>choose a different Tx beam for a subs</w:t>
      </w:r>
      <w:r>
        <w:rPr>
          <w:lang w:val="en-US"/>
        </w:rPr>
        <w:t>equent UL transmission than the UE TX beam that has been indicated through the spatial relation. UE could then base its UE TX beam selection on measurements such as</w:t>
      </w:r>
    </w:p>
    <w:p w14:paraId="22B35E8E" w14:textId="77777777" w:rsidR="001171DF" w:rsidRPr="0058520B" w:rsidRDefault="001171DF" w:rsidP="001171DF">
      <w:pPr>
        <w:pStyle w:val="BodyText"/>
        <w:rPr>
          <w:lang w:val="en-US"/>
        </w:rPr>
      </w:pPr>
      <w:r w:rsidRPr="0058520B">
        <w:rPr>
          <w:lang w:val="en-US"/>
        </w:rPr>
        <w:t>-</w:t>
      </w:r>
      <w:r w:rsidRPr="0058520B">
        <w:rPr>
          <w:lang w:val="en-US"/>
        </w:rPr>
        <w:tab/>
        <w:t>Measurements on a DL RS</w:t>
      </w:r>
    </w:p>
    <w:p w14:paraId="563F3A3D" w14:textId="77777777" w:rsidR="001171DF" w:rsidRDefault="001171DF" w:rsidP="001171DF">
      <w:pPr>
        <w:pStyle w:val="BodyText"/>
        <w:rPr>
          <w:lang w:val="en-US"/>
        </w:rPr>
      </w:pPr>
      <w:r w:rsidRPr="0058520B">
        <w:rPr>
          <w:lang w:val="en-US"/>
        </w:rPr>
        <w:t>-</w:t>
      </w:r>
      <w:r w:rsidRPr="0058520B">
        <w:rPr>
          <w:lang w:val="en-US"/>
        </w:rPr>
        <w:tab/>
        <w:t>Measurements from movement sensors</w:t>
      </w:r>
      <w:r>
        <w:rPr>
          <w:lang w:val="en-US"/>
        </w:rPr>
        <w:t>.</w:t>
      </w:r>
      <w:r w:rsidRPr="007F38DF">
        <w:rPr>
          <w:lang w:val="en-US"/>
        </w:rPr>
        <w:t xml:space="preserve"> </w:t>
      </w:r>
    </w:p>
    <w:p w14:paraId="52AA0908" w14:textId="01BB98E4" w:rsidR="001171DF" w:rsidRDefault="001171DF" w:rsidP="001171DF">
      <w:pPr>
        <w:pStyle w:val="BodyText"/>
        <w:rPr>
          <w:lang w:val="en-US"/>
        </w:rPr>
      </w:pPr>
      <w:r>
        <w:rPr>
          <w:lang w:val="en-US"/>
        </w:rPr>
        <w:fldChar w:fldCharType="begin"/>
      </w:r>
      <w:r>
        <w:rPr>
          <w:lang w:val="en-US"/>
        </w:rPr>
        <w:instrText xml:space="preserve"> REF _Ref534970499 \h </w:instrText>
      </w:r>
      <w:r>
        <w:rPr>
          <w:lang w:val="en-US"/>
        </w:rPr>
      </w:r>
      <w:r>
        <w:rPr>
          <w:lang w:val="en-US"/>
        </w:rPr>
        <w:fldChar w:fldCharType="separate"/>
      </w:r>
      <w:r w:rsidR="00EE2F2E">
        <w:t xml:space="preserve">Figure </w:t>
      </w:r>
      <w:r w:rsidR="00EE2F2E">
        <w:rPr>
          <w:noProof/>
        </w:rPr>
        <w:t>2</w:t>
      </w:r>
      <w:r>
        <w:rPr>
          <w:lang w:val="en-US"/>
        </w:rPr>
        <w:fldChar w:fldCharType="end"/>
      </w:r>
      <w:r>
        <w:rPr>
          <w:lang w:val="en-US"/>
        </w:rPr>
        <w:t xml:space="preserve"> illustrates the principle of flexible spatial relations. </w:t>
      </w:r>
      <w:r>
        <w:rPr>
          <w:rStyle w:val="IvDbodytextChar"/>
          <w:rFonts w:eastAsia="Batang"/>
        </w:rPr>
        <w:t xml:space="preserve">In Step1 the UE performs a TX beam sweep by transmitting different SRS resources in different UE TX beams. The NW performs measurements on the different SRS resources and determines a preferred SRS resource, which corresponds to a certain UE TX beam. In Step2 the NW updates the spatial relation for the UE and indicate that the updated spatial relation is flexible. In Step3 the UE transmit PUCCH and/or PUSCH in the UE TX beam indicated from the flexible spatial relation. In Step4 the UE has discovered that it has rotated (for example based on movement sensors </w:t>
      </w:r>
      <w:r>
        <w:rPr>
          <w:rStyle w:val="IvDbodytextChar"/>
          <w:rFonts w:eastAsia="Batang"/>
        </w:rPr>
        <w:lastRenderedPageBreak/>
        <w:t>or measurements on DL RS) and applies a new UE TX beam for coming UL transmission without informing the NW.</w:t>
      </w:r>
      <w:r>
        <w:rPr>
          <w:lang w:val="en-US"/>
        </w:rPr>
        <w:t xml:space="preserve"> </w:t>
      </w:r>
      <w:r w:rsidRPr="00FE6BE4">
        <w:rPr>
          <w:lang w:val="en-US"/>
        </w:rPr>
        <w:t xml:space="preserve"> </w:t>
      </w:r>
    </w:p>
    <w:p w14:paraId="60294DB3" w14:textId="77777777" w:rsidR="001171DF" w:rsidRPr="0049186A" w:rsidRDefault="001171DF" w:rsidP="001171DF">
      <w:pPr>
        <w:pStyle w:val="TF"/>
        <w:rPr>
          <w:lang w:val="en-US"/>
        </w:rPr>
      </w:pPr>
      <w:r w:rsidRPr="007F38DF">
        <w:rPr>
          <w:noProof/>
          <w:lang w:val="en-GB"/>
        </w:rPr>
        <w:drawing>
          <wp:inline distT="0" distB="0" distL="0" distR="0" wp14:anchorId="5821AB8E" wp14:editId="1EBF593B">
            <wp:extent cx="3665552" cy="3550887"/>
            <wp:effectExtent l="0" t="0" r="0" b="0"/>
            <wp:docPr id="10" name="Picture 7">
              <a:extLst xmlns:a="http://schemas.openxmlformats.org/drawingml/2006/main">
                <a:ext uri="{FF2B5EF4-FFF2-40B4-BE49-F238E27FC236}">
                  <a16:creationId xmlns:a16="http://schemas.microsoft.com/office/drawing/2014/main" id="{CC764B1E-E6C3-4C97-B300-5444088C7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C764B1E-E6C3-4C97-B300-5444088C7FFA}"/>
                        </a:ext>
                      </a:extLst>
                    </pic:cNvPr>
                    <pic:cNvPicPr>
                      <a:picLocks noChangeAspect="1"/>
                    </pic:cNvPicPr>
                  </pic:nvPicPr>
                  <pic:blipFill>
                    <a:blip r:embed="rId9"/>
                    <a:stretch>
                      <a:fillRect/>
                    </a:stretch>
                  </pic:blipFill>
                  <pic:spPr>
                    <a:xfrm>
                      <a:off x="0" y="0"/>
                      <a:ext cx="3675215" cy="3560248"/>
                    </a:xfrm>
                    <a:prstGeom prst="rect">
                      <a:avLst/>
                    </a:prstGeom>
                  </pic:spPr>
                </pic:pic>
              </a:graphicData>
            </a:graphic>
          </wp:inline>
        </w:drawing>
      </w:r>
    </w:p>
    <w:p w14:paraId="2B96A50B" w14:textId="7524F124" w:rsidR="001171DF" w:rsidRPr="00EE0F3E" w:rsidRDefault="001171DF" w:rsidP="001171DF">
      <w:pPr>
        <w:pStyle w:val="TH"/>
        <w:rPr>
          <w:lang w:val="en-US"/>
        </w:rPr>
      </w:pPr>
      <w:r>
        <w:t xml:space="preserve"> </w:t>
      </w:r>
      <w:bookmarkStart w:id="11" w:name="_Ref534970499"/>
      <w:r>
        <w:t xml:space="preserve">Figure </w:t>
      </w:r>
      <w:r>
        <w:fldChar w:fldCharType="begin"/>
      </w:r>
      <w:r>
        <w:instrText xml:space="preserve"> SEQ Figure \* ARABIC </w:instrText>
      </w:r>
      <w:r>
        <w:fldChar w:fldCharType="separate"/>
      </w:r>
      <w:r w:rsidR="00EE2F2E">
        <w:rPr>
          <w:noProof/>
        </w:rPr>
        <w:t>2</w:t>
      </w:r>
      <w:r>
        <w:fldChar w:fldCharType="end"/>
      </w:r>
      <w:bookmarkEnd w:id="11"/>
      <w:r>
        <w:t xml:space="preserve">: </w:t>
      </w:r>
      <w:r w:rsidRPr="00142248">
        <w:t>Illustration of the principle with flexible spatial relation.</w:t>
      </w:r>
    </w:p>
    <w:p w14:paraId="4D4668BE" w14:textId="77777777" w:rsidR="001171DF" w:rsidRDefault="001171DF" w:rsidP="001171DF">
      <w:pPr>
        <w:pStyle w:val="BodyText"/>
        <w:rPr>
          <w:lang w:val="en-US"/>
        </w:rPr>
      </w:pPr>
      <w:bookmarkStart w:id="12" w:name="_Hlk534972431"/>
      <w:bookmarkStart w:id="13" w:name="_Toc534967578"/>
      <w:r>
        <w:rPr>
          <w:lang w:val="en-US"/>
        </w:rPr>
        <w:t>With the introduction of such flexible spatial relations, the NW may perform an SRS sweep, and indicate to the UE to use the beam corresponding to the preferred SRS for the subsequent PUCCH/PUSCH transmission. However, the UE is then allowed to use another beam than the preferred SRS, if the UE has additional measurements that point to that the optimum beam has changed since the transmission of the SRS sweep.</w:t>
      </w:r>
    </w:p>
    <w:bookmarkEnd w:id="12"/>
    <w:p w14:paraId="212D2162" w14:textId="77777777" w:rsidR="001171DF" w:rsidRPr="0049186A" w:rsidRDefault="001171DF" w:rsidP="001171DF">
      <w:pPr>
        <w:pStyle w:val="BodyText"/>
        <w:rPr>
          <w:lang w:val="en-US"/>
        </w:rPr>
      </w:pPr>
      <w:r>
        <w:rPr>
          <w:lang w:val="en-US"/>
        </w:rPr>
        <w:t>Hence, we propose</w:t>
      </w:r>
    </w:p>
    <w:p w14:paraId="5B6676B4" w14:textId="77777777" w:rsidR="001171DF" w:rsidRDefault="001171DF" w:rsidP="001171DF">
      <w:pPr>
        <w:pStyle w:val="Proposal"/>
      </w:pPr>
      <w:bookmarkStart w:id="14" w:name="_Toc534987230"/>
      <w:bookmarkStart w:id="15" w:name="_Toc1484213"/>
      <w:r>
        <w:t>Introduce concept of flexible spatial relation that enables the UE to update the UE TX beam by itself without the NW updating the spatial relations.</w:t>
      </w:r>
      <w:bookmarkEnd w:id="13"/>
      <w:bookmarkEnd w:id="14"/>
      <w:bookmarkEnd w:id="15"/>
    </w:p>
    <w:p w14:paraId="04E4C9E3" w14:textId="6B3EB900" w:rsidR="001171DF" w:rsidRPr="00B271F8" w:rsidRDefault="001171DF" w:rsidP="001171DF">
      <w:pPr>
        <w:pStyle w:val="BodyText"/>
        <w:rPr>
          <w:lang w:val="en-US"/>
        </w:rPr>
      </w:pPr>
      <w:r>
        <w:rPr>
          <w:lang w:val="en-US"/>
        </w:rPr>
        <w:t>More details can be found in</w:t>
      </w:r>
      <w:r w:rsidR="00250015">
        <w:rPr>
          <w:lang w:val="en-US"/>
        </w:rPr>
        <w:t xml:space="preserve"> </w:t>
      </w:r>
      <w:r w:rsidR="00250015">
        <w:rPr>
          <w:lang w:val="en-US"/>
        </w:rPr>
        <w:fldChar w:fldCharType="begin"/>
      </w:r>
      <w:r w:rsidR="00250015">
        <w:rPr>
          <w:lang w:val="en-US"/>
        </w:rPr>
        <w:instrText xml:space="preserve"> REF _Ref770026 \r \h </w:instrText>
      </w:r>
      <w:r w:rsidR="00250015">
        <w:rPr>
          <w:lang w:val="en-US"/>
        </w:rPr>
      </w:r>
      <w:r w:rsidR="00250015">
        <w:rPr>
          <w:lang w:val="en-US"/>
        </w:rPr>
        <w:fldChar w:fldCharType="separate"/>
      </w:r>
      <w:r w:rsidR="00EE2F2E">
        <w:rPr>
          <w:lang w:val="en-US"/>
        </w:rPr>
        <w:t>[2]</w:t>
      </w:r>
      <w:r w:rsidR="00250015">
        <w:rPr>
          <w:lang w:val="en-US"/>
        </w:rPr>
        <w:fldChar w:fldCharType="end"/>
      </w:r>
      <w:r>
        <w:rPr>
          <w:lang w:val="en-US"/>
        </w:rPr>
        <w:t>.</w:t>
      </w:r>
    </w:p>
    <w:p w14:paraId="7794BFE7" w14:textId="2C97A29C" w:rsidR="001171DF" w:rsidRDefault="001171DF" w:rsidP="005811EB">
      <w:pPr>
        <w:pStyle w:val="Heading3"/>
      </w:pPr>
      <w:r>
        <w:t>2.1.2</w:t>
      </w:r>
      <w:r>
        <w:tab/>
      </w:r>
      <w:bookmarkStart w:id="16" w:name="_Hlk528657467"/>
      <w:r>
        <w:t xml:space="preserve">UL beam selection improvements for UEs </w:t>
      </w:r>
      <w:r w:rsidRPr="00290465">
        <w:rPr>
          <w:u w:val="single"/>
        </w:rPr>
        <w:t>with</w:t>
      </w:r>
      <w:r>
        <w:t xml:space="preserve"> beam </w:t>
      </w:r>
      <w:bookmarkEnd w:id="16"/>
      <w:r>
        <w:t>correspondence</w:t>
      </w:r>
    </w:p>
    <w:p w14:paraId="16958E3E" w14:textId="77777777" w:rsidR="006B46CB" w:rsidRDefault="006B46CB" w:rsidP="006B46CB">
      <w:pPr>
        <w:rPr>
          <w:rFonts w:ascii="Arial" w:hAnsi="Arial"/>
        </w:rPr>
      </w:pPr>
      <w:r w:rsidRPr="0005309C">
        <w:rPr>
          <w:rFonts w:ascii="Arial" w:hAnsi="Arial"/>
        </w:rPr>
        <w:t xml:space="preserve">The spatial relation for each PUCCH resource is configured and update individually. This means that if the UE </w:t>
      </w:r>
      <w:r>
        <w:rPr>
          <w:rFonts w:ascii="Arial" w:hAnsi="Arial"/>
        </w:rPr>
        <w:t xml:space="preserve">would like to </w:t>
      </w:r>
      <w:r w:rsidRPr="0005309C">
        <w:rPr>
          <w:rFonts w:ascii="Arial" w:hAnsi="Arial"/>
        </w:rPr>
        <w:t>change the UL transmit beam</w:t>
      </w:r>
      <w:r>
        <w:rPr>
          <w:rFonts w:ascii="Arial" w:hAnsi="Arial"/>
        </w:rPr>
        <w:t xml:space="preserve"> for all PUCCH transmissions</w:t>
      </w:r>
      <w:r w:rsidRPr="0005309C">
        <w:rPr>
          <w:rFonts w:ascii="Arial" w:hAnsi="Arial"/>
        </w:rPr>
        <w:t>, the network needs to update the spatial relation for each PUCCH resource individually, which requires unnecessary overhead signalling.</w:t>
      </w:r>
      <w:r>
        <w:rPr>
          <w:rFonts w:ascii="Arial" w:hAnsi="Arial"/>
        </w:rPr>
        <w:t xml:space="preserve"> A simple way to avoid this is to introduce means to update the spatial relation of all PUCCH resources at the same time:</w:t>
      </w:r>
    </w:p>
    <w:p w14:paraId="198175EC" w14:textId="75DFA10C" w:rsidR="006B46CB" w:rsidRPr="006B46CB" w:rsidRDefault="006B46CB" w:rsidP="005515D6">
      <w:pPr>
        <w:pStyle w:val="Proposal"/>
        <w:rPr>
          <w:lang w:val="en-US"/>
        </w:rPr>
      </w:pPr>
      <w:bookmarkStart w:id="17" w:name="_Toc534967580"/>
      <w:bookmarkStart w:id="18" w:name="_Toc853761"/>
      <w:bookmarkStart w:id="19" w:name="_Toc1484214"/>
      <w:r w:rsidRPr="0005309C">
        <w:rPr>
          <w:lang w:val="en-US"/>
        </w:rPr>
        <w:t xml:space="preserve">Enable simultaneous spatial relation update for all PUCCH resources to </w:t>
      </w:r>
      <w:r>
        <w:rPr>
          <w:lang w:val="en-US"/>
        </w:rPr>
        <w:t xml:space="preserve">reduce </w:t>
      </w:r>
      <w:r w:rsidRPr="0005309C">
        <w:rPr>
          <w:lang w:val="en-US"/>
        </w:rPr>
        <w:t>signaling</w:t>
      </w:r>
      <w:bookmarkEnd w:id="17"/>
      <w:r>
        <w:rPr>
          <w:lang w:val="en-US"/>
        </w:rPr>
        <w:t>.</w:t>
      </w:r>
      <w:bookmarkEnd w:id="18"/>
      <w:bookmarkEnd w:id="19"/>
    </w:p>
    <w:p w14:paraId="65B522E9" w14:textId="0B17576C" w:rsidR="005515D6" w:rsidRDefault="005515D6" w:rsidP="005515D6">
      <w:pPr>
        <w:pStyle w:val="BodyText"/>
      </w:pPr>
      <w:r>
        <w:t xml:space="preserve">As was described above, the beam management framework is quite flexible: the NW request that the UE receives and transmits from different directions by configuring the UE with different reference signals in TCI states and spatial relations. However, the most common case is that the NW requests the UE to receive and transmit in the same directions. In this case, the beam management framework is unnecessarily heavy-weight, and only leads to additional signalling. </w:t>
      </w:r>
    </w:p>
    <w:p w14:paraId="71093782" w14:textId="77777777" w:rsidR="005515D6" w:rsidRDefault="005515D6" w:rsidP="005515D6">
      <w:pPr>
        <w:pStyle w:val="BodyText"/>
      </w:pPr>
      <w:r>
        <w:t xml:space="preserve">This signalling overhead can be significantly reduced if there was a lightweight configuration option to let the UL follow the DL. One way to achieve this is to introduce the possibility to configure a spatial relation as a CORESET. When configured with a CORESET Id in the spatial relation, the UE would derive the UL Tx beam </w:t>
      </w:r>
      <w:r>
        <w:lastRenderedPageBreak/>
        <w:t>from the DL Rx beam of the PDCCH DMRS. When the updates the TCI state of that CORESET, the UL follows: there is no additional signalling required. Thus, we propose:</w:t>
      </w:r>
    </w:p>
    <w:p w14:paraId="5045F856" w14:textId="40854958" w:rsidR="001171DF" w:rsidRPr="005515D6" w:rsidRDefault="005515D6" w:rsidP="001171DF">
      <w:pPr>
        <w:pStyle w:val="Proposal"/>
      </w:pPr>
      <w:bookmarkStart w:id="20" w:name="_Toc1484215"/>
      <w:r>
        <w:t>Introduce the possibility to use a CORESET when configuring a spatial relation.</w:t>
      </w:r>
      <w:bookmarkEnd w:id="20"/>
    </w:p>
    <w:p w14:paraId="119AD75C" w14:textId="175C86F5" w:rsidR="001171DF" w:rsidRDefault="001171DF" w:rsidP="001171DF">
      <w:pPr>
        <w:pStyle w:val="Heading2"/>
      </w:pPr>
      <w:r>
        <w:t>2.2</w:t>
      </w:r>
      <w:r>
        <w:tab/>
        <w:t>DL beam selection improvements</w:t>
      </w:r>
    </w:p>
    <w:p w14:paraId="53B220B9" w14:textId="15C3146D" w:rsidR="005515D6" w:rsidRPr="005515D6" w:rsidRDefault="005515D6" w:rsidP="005515D6">
      <w:pPr>
        <w:pStyle w:val="Heading3"/>
      </w:pPr>
      <w:r>
        <w:t>2.2.1</w:t>
      </w:r>
      <w:r>
        <w:tab/>
        <w:t>Increased flexibility for QCL relations</w:t>
      </w:r>
    </w:p>
    <w:p w14:paraId="017C6CEF" w14:textId="77777777" w:rsidR="005515D6" w:rsidRDefault="005515D6" w:rsidP="005515D6">
      <w:pPr>
        <w:pStyle w:val="BodyText"/>
      </w:pPr>
      <w:r>
        <w:t xml:space="preserve">The Rel-15 framework for beam management is based on the framework of spatial QCL assumptions and spatial relations to support e.g. </w:t>
      </w:r>
      <w:proofErr w:type="spellStart"/>
      <w:r>
        <w:t>analog</w:t>
      </w:r>
      <w:proofErr w:type="spellEnd"/>
      <w:r>
        <w:t xml:space="preserve"> beamforming implementations at the UE and/or the network (NW). The framework allows great flexibility for the network to instruct the UE to receive signals from several directions and to transmit signals in several directions.</w:t>
      </w:r>
    </w:p>
    <w:p w14:paraId="1D6BAF4B" w14:textId="77777777" w:rsidR="005515D6" w:rsidRDefault="005515D6" w:rsidP="005515D6">
      <w:pPr>
        <w:pStyle w:val="BodyText"/>
      </w:pPr>
      <w:r>
        <w:t xml:space="preserve">Downlink beam management is performed by conveying QCL associations to the UE, particularly the spatial QCL is of relevance here (‘Type D’), which are encapsulated in </w:t>
      </w:r>
      <w:r w:rsidRPr="00426720">
        <w:t>TCI states</w:t>
      </w:r>
      <w:r>
        <w:t xml:space="preserve">. One TCI state contains one or two RSs, and each RS is associated with a QCL type.  </w:t>
      </w:r>
    </w:p>
    <w:p w14:paraId="47309901" w14:textId="77777777" w:rsidR="005515D6" w:rsidRDefault="005515D6" w:rsidP="005515D6">
      <w:pPr>
        <w:pStyle w:val="BodyText"/>
      </w:pPr>
      <w:r>
        <w:t xml:space="preserve">Once a QCL relation becomes outdated, i.e., when the UE is unable to receive the corresponding RS(s), the NW would have to activate a new TCI state, which contains RS(s) the UE can receive. This signalling is performed using MAC CE. This signalling overhead essentially leads to a limitation on how accurate QCL relations can be conveyed to the UE: it becomes too cumbersome to provide the UE with reference signals transmitted in narrow beams as QCL source, since that would result in too much signalling. </w:t>
      </w:r>
    </w:p>
    <w:p w14:paraId="2E6A88A7" w14:textId="77777777" w:rsidR="005515D6" w:rsidRDefault="005515D6" w:rsidP="005515D6">
      <w:pPr>
        <w:pStyle w:val="Observation"/>
      </w:pPr>
      <w:bookmarkStart w:id="21" w:name="_Toc528954504"/>
      <w:bookmarkStart w:id="22" w:name="_Toc534987212"/>
      <w:bookmarkStart w:id="23" w:name="_Toc1484200"/>
      <w:r>
        <w:t>The signalling overhead limits how accurate QCL relations can be conveyed to the UE.</w:t>
      </w:r>
      <w:bookmarkEnd w:id="21"/>
      <w:bookmarkEnd w:id="22"/>
      <w:bookmarkEnd w:id="23"/>
    </w:p>
    <w:p w14:paraId="48094330" w14:textId="77777777" w:rsidR="005515D6" w:rsidRDefault="005515D6" w:rsidP="005515D6">
      <w:pPr>
        <w:pStyle w:val="BodyText"/>
      </w:pPr>
      <w:r>
        <w:t>As long as the gNB antenna is reasonably small (in the order of 100 antenna elements), the discrepancy between the QCL properties of a wide and narrow beam will be reasonably small, meaning that the NW could provide QCL relations based on the wide beam only, and rely on that the performance of the reception for the narrow beam is good enough when based on the QCL properties of signals transmitted in the wide beam.</w:t>
      </w:r>
    </w:p>
    <w:p w14:paraId="26635E15" w14:textId="488FA4F3" w:rsidR="005515D6" w:rsidRDefault="005515D6" w:rsidP="005515D6">
      <w:pPr>
        <w:pStyle w:val="BodyText"/>
      </w:pPr>
      <w:r>
        <w:t xml:space="preserve">To improve performance in systems with larger antennas (in the order of 1000 antenna elements), the RS used as QCL source for the PDCCH/PDSCH reception (typically the TRS) should be transmitted in a beam that is as similar as possible to the PDCCH/PDSCH beam. Such a narrow beam would have to follow the UE as it moves, as illustrated in </w:t>
      </w:r>
      <w:r>
        <w:fldChar w:fldCharType="begin"/>
      </w:r>
      <w:r>
        <w:instrText xml:space="preserve"> REF _Ref528567415 \h </w:instrText>
      </w:r>
      <w:r>
        <w:fldChar w:fldCharType="separate"/>
      </w:r>
      <w:r w:rsidR="00EE2F2E" w:rsidRPr="00CE0424">
        <w:t xml:space="preserve">Figure </w:t>
      </w:r>
      <w:r w:rsidR="00EE2F2E">
        <w:rPr>
          <w:noProof/>
        </w:rPr>
        <w:t>3</w:t>
      </w:r>
      <w:r>
        <w:fldChar w:fldCharType="end"/>
      </w:r>
      <w:r>
        <w:t>.</w:t>
      </w:r>
    </w:p>
    <w:p w14:paraId="4D1D16B5" w14:textId="77777777" w:rsidR="005515D6" w:rsidRPr="00CE0424" w:rsidRDefault="005515D6" w:rsidP="005515D6">
      <w:pPr>
        <w:pStyle w:val="TH"/>
      </w:pPr>
      <w:r>
        <w:rPr>
          <w:noProof/>
        </w:rPr>
        <w:drawing>
          <wp:inline distT="0" distB="0" distL="0" distR="0" wp14:anchorId="799C869C" wp14:editId="04E512D9">
            <wp:extent cx="3920068" cy="1182727"/>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pic.png"/>
                    <pic:cNvPicPr/>
                  </pic:nvPicPr>
                  <pic:blipFill>
                    <a:blip r:embed="rId10">
                      <a:extLst>
                        <a:ext uri="{28A0092B-C50C-407E-A947-70E740481C1C}">
                          <a14:useLocalDpi xmlns:a14="http://schemas.microsoft.com/office/drawing/2010/main" val="0"/>
                        </a:ext>
                      </a:extLst>
                    </a:blip>
                    <a:stretch>
                      <a:fillRect/>
                    </a:stretch>
                  </pic:blipFill>
                  <pic:spPr>
                    <a:xfrm>
                      <a:off x="0" y="0"/>
                      <a:ext cx="3920068" cy="1182727"/>
                    </a:xfrm>
                    <a:prstGeom prst="rect">
                      <a:avLst/>
                    </a:prstGeom>
                  </pic:spPr>
                </pic:pic>
              </a:graphicData>
            </a:graphic>
          </wp:inline>
        </w:drawing>
      </w:r>
    </w:p>
    <w:p w14:paraId="6FFCF7BD" w14:textId="3762A0BB" w:rsidR="005515D6" w:rsidRPr="00DE633C" w:rsidRDefault="005515D6" w:rsidP="005515D6">
      <w:pPr>
        <w:pStyle w:val="TF"/>
        <w:rPr>
          <w:lang w:val="en-US"/>
        </w:rPr>
      </w:pPr>
      <w:bookmarkStart w:id="24" w:name="_Ref528567415"/>
      <w:r w:rsidRPr="00CE0424">
        <w:t xml:space="preserve">Figure </w:t>
      </w:r>
      <w:r w:rsidRPr="00CE0424">
        <w:fldChar w:fldCharType="begin"/>
      </w:r>
      <w:r w:rsidRPr="00CE0424">
        <w:instrText xml:space="preserve"> SEQ Figure \* ARABIC </w:instrText>
      </w:r>
      <w:r w:rsidRPr="00CE0424">
        <w:fldChar w:fldCharType="separate"/>
      </w:r>
      <w:r w:rsidR="00EE2F2E">
        <w:rPr>
          <w:noProof/>
        </w:rPr>
        <w:t>3</w:t>
      </w:r>
      <w:r w:rsidRPr="00CE0424">
        <w:fldChar w:fldCharType="end"/>
      </w:r>
      <w:bookmarkEnd w:id="24"/>
      <w:r w:rsidRPr="00CE0424">
        <w:t xml:space="preserve">: </w:t>
      </w:r>
      <w:r w:rsidRPr="00DE633C">
        <w:rPr>
          <w:lang w:val="en-US"/>
        </w:rPr>
        <w:t>Dynamic, UE-specific TRS. The TX beam changes slowly as the UE moves, but the RS configuration the UE uses does not change.</w:t>
      </w:r>
    </w:p>
    <w:p w14:paraId="56B913A2" w14:textId="02C629A4" w:rsidR="005515D6" w:rsidRDefault="005515D6" w:rsidP="005515D6">
      <w:pPr>
        <w:pStyle w:val="BodyText"/>
      </w:pPr>
      <w:r>
        <w:t xml:space="preserve">However, the setup in </w:t>
      </w:r>
      <w:r>
        <w:fldChar w:fldCharType="begin"/>
      </w:r>
      <w:r>
        <w:instrText xml:space="preserve"> REF _Ref528567415 \h </w:instrText>
      </w:r>
      <w:r>
        <w:fldChar w:fldCharType="separate"/>
      </w:r>
      <w:r w:rsidR="00EE2F2E" w:rsidRPr="00CE0424">
        <w:t xml:space="preserve">Figure </w:t>
      </w:r>
      <w:r w:rsidR="00EE2F2E">
        <w:rPr>
          <w:noProof/>
        </w:rPr>
        <w:t>3</w:t>
      </w:r>
      <w:r>
        <w:fldChar w:fldCharType="end"/>
      </w:r>
      <w:r>
        <w:t xml:space="preserve"> is problematic in Rel-15. The reason is that the TRS itself needs a QCL source, and since the TRS is periodic, that QCL source is configured using RRC. Thus, if the QCL source of the TRS becomes outdated, the NW may have to resort to RRC signalling to change that QCL source, leading to that RRC signalling is needed to handle intra-cell mobility. </w:t>
      </w:r>
    </w:p>
    <w:p w14:paraId="1532FF00" w14:textId="2A93FAAA" w:rsidR="005515D6" w:rsidRDefault="005515D6" w:rsidP="005515D6">
      <w:pPr>
        <w:pStyle w:val="BodyText"/>
      </w:pPr>
      <w:r>
        <w:t xml:space="preserve">Note that the QCL source of a periodic CSI-RS resource is an </w:t>
      </w:r>
      <w:r w:rsidRPr="00D367B7">
        <w:rPr>
          <w:i/>
        </w:rPr>
        <w:t xml:space="preserve">optional </w:t>
      </w:r>
      <w:r>
        <w:t xml:space="preserve">RRC parameter. Thus, it can be argued that Rel-15 does not require RRC signalling to handle the UE mobility depicted in </w:t>
      </w:r>
      <w:r>
        <w:fldChar w:fldCharType="begin"/>
      </w:r>
      <w:r>
        <w:instrText xml:space="preserve"> REF _Ref528567415 \h </w:instrText>
      </w:r>
      <w:r>
        <w:fldChar w:fldCharType="separate"/>
      </w:r>
      <w:r w:rsidR="00EE2F2E" w:rsidRPr="00CE0424">
        <w:t xml:space="preserve">Figure </w:t>
      </w:r>
      <w:r w:rsidR="00EE2F2E">
        <w:rPr>
          <w:noProof/>
        </w:rPr>
        <w:t>3</w:t>
      </w:r>
      <w:r>
        <w:fldChar w:fldCharType="end"/>
      </w:r>
      <w:r>
        <w:t xml:space="preserve">. However, it is not clear how the UE would perform in this case. </w:t>
      </w:r>
    </w:p>
    <w:p w14:paraId="32AA284F" w14:textId="35F41787" w:rsidR="00857E56" w:rsidRDefault="00857E56" w:rsidP="00857E56">
      <w:pPr>
        <w:pStyle w:val="Observation"/>
      </w:pPr>
      <w:bookmarkStart w:id="25" w:name="_Toc1484201"/>
      <w:r>
        <w:t>The QCL source of a periodic CSI-RS is an optional RRC, implying that the UE must be able to utilize a periodic CSI-RS without a QCL source.</w:t>
      </w:r>
      <w:bookmarkEnd w:id="25"/>
    </w:p>
    <w:p w14:paraId="606D71F9" w14:textId="77777777" w:rsidR="005515D6" w:rsidRDefault="005515D6" w:rsidP="005515D6">
      <w:pPr>
        <w:pStyle w:val="BodyText"/>
      </w:pPr>
      <w:r>
        <w:t xml:space="preserve">To improve the UE performance, rather than configuring a TRS without any QCL source, the NW could configure the TRS with </w:t>
      </w:r>
      <w:r>
        <w:rPr>
          <w:i/>
        </w:rPr>
        <w:t xml:space="preserve">multiple </w:t>
      </w:r>
      <w:r>
        <w:t>QCL sources. The NW would then tell the UE that the QCL properties of the target is equal to the QCL properties of all the configured QCL sources, and the UE may use the QCL properties of any combination of the sources when demodulating the target RS:</w:t>
      </w:r>
    </w:p>
    <w:p w14:paraId="61BA4887" w14:textId="77777777" w:rsidR="005515D6" w:rsidRDefault="005515D6" w:rsidP="005515D6">
      <w:pPr>
        <w:pStyle w:val="Proposal"/>
      </w:pPr>
      <w:bookmarkStart w:id="26" w:name="_Toc525901429"/>
      <w:bookmarkStart w:id="27" w:name="_Toc528573133"/>
      <w:bookmarkStart w:id="28" w:name="_Toc528954519"/>
      <w:bookmarkStart w:id="29" w:name="_Toc534987234"/>
      <w:bookmarkStart w:id="30" w:name="_Toc1484216"/>
      <w:r>
        <w:lastRenderedPageBreak/>
        <w:t>Introduce the possibility to configure several QCL sources for one RS</w:t>
      </w:r>
      <w:r w:rsidRPr="00A04F49">
        <w:t>.</w:t>
      </w:r>
      <w:bookmarkEnd w:id="26"/>
      <w:bookmarkEnd w:id="27"/>
      <w:bookmarkEnd w:id="28"/>
      <w:bookmarkEnd w:id="29"/>
      <w:bookmarkEnd w:id="30"/>
    </w:p>
    <w:p w14:paraId="427D5289" w14:textId="7E755E99" w:rsidR="005515D6" w:rsidRDefault="005515D6" w:rsidP="005515D6">
      <w:pPr>
        <w:pStyle w:val="BodyText"/>
      </w:pPr>
      <w:r>
        <w:t>The UE may use the QCL properties of any combination of the QCL sources when demodulating the target RS. One example of such a multi-source QCL configuration would be to configure one TRS with several different SSBs as QCL sources.</w:t>
      </w:r>
    </w:p>
    <w:p w14:paraId="77BB07CB" w14:textId="5D26EC75" w:rsidR="00857E56" w:rsidRDefault="00857E56" w:rsidP="005515D6">
      <w:pPr>
        <w:pStyle w:val="BodyText"/>
      </w:pPr>
    </w:p>
    <w:p w14:paraId="145626C4" w14:textId="0C14E30E" w:rsidR="00A71F2D" w:rsidRDefault="00A71F2D" w:rsidP="005811EB">
      <w:pPr>
        <w:pStyle w:val="Heading3"/>
      </w:pPr>
      <w:r>
        <w:t>2.2</w:t>
      </w:r>
      <w:r w:rsidR="005811EB">
        <w:t>.2</w:t>
      </w:r>
      <w:r w:rsidR="005811EB">
        <w:tab/>
      </w:r>
      <w:r>
        <w:t xml:space="preserve"> Improvements to TRS</w:t>
      </w:r>
    </w:p>
    <w:p w14:paraId="394A2C21" w14:textId="472C94D2" w:rsidR="00857E56" w:rsidRDefault="00FC4D97" w:rsidP="005515D6">
      <w:pPr>
        <w:pStyle w:val="BodyText"/>
      </w:pPr>
      <w:r>
        <w:t xml:space="preserve">Reducing overhead and increasing flexibility in NR is often equivalent to reducing the amount of periodic reference signals. Currently, there are only two periodic reference signals in NR: the SS/PBCH block and the </w:t>
      </w:r>
      <w:r w:rsidR="00DA1AAB">
        <w:t>TRS</w:t>
      </w:r>
      <w:r>
        <w:t xml:space="preserve">. </w:t>
      </w:r>
      <w:r w:rsidR="00201984">
        <w:t>Reducing the number of SS/PBCH blocks is quite difficult, since it impacts initial access. On the other hand, some improvements are relevant for TRS.</w:t>
      </w:r>
    </w:p>
    <w:p w14:paraId="27B173DA" w14:textId="1851595B" w:rsidR="00857E56" w:rsidRDefault="00201984" w:rsidP="005515D6">
      <w:pPr>
        <w:pStyle w:val="BodyText"/>
      </w:pPr>
      <w:r>
        <w:t xml:space="preserve">Currently, there are two supported TRS configurations: one periodic and one aperiodic. </w:t>
      </w:r>
      <w:proofErr w:type="gramStart"/>
      <w:r>
        <w:t>It would appear that utilizing</w:t>
      </w:r>
      <w:proofErr w:type="gramEnd"/>
      <w:r>
        <w:t xml:space="preserve"> the aperiodic TRS (a-TRS) would reduce the amount of periodic reference signals, but unfortunately the a-TRS is crippled by the fact that the only allowed QCL sources for the a-TRS is periodic TRS (p-TRS).</w:t>
      </w:r>
    </w:p>
    <w:p w14:paraId="03DDA5B2" w14:textId="545ABF3D" w:rsidR="00201984" w:rsidRDefault="00201984" w:rsidP="005515D6">
      <w:pPr>
        <w:pStyle w:val="BodyText"/>
      </w:pPr>
      <w:r>
        <w:t xml:space="preserve">One simple way to reduce the amount of periodic reference signals is thus to introduce another supported configuration for a-TRS, </w:t>
      </w:r>
      <w:r w:rsidR="00A71F2D">
        <w:t>where the QCL sources are as for the p-TRS:</w:t>
      </w:r>
    </w:p>
    <w:p w14:paraId="05CCC57D" w14:textId="263D3726" w:rsidR="00A71F2D" w:rsidRDefault="00A71F2D" w:rsidP="00A71F2D">
      <w:pPr>
        <w:pStyle w:val="Proposal"/>
      </w:pPr>
      <w:bookmarkStart w:id="31" w:name="_Ref773792"/>
      <w:bookmarkStart w:id="32" w:name="_Toc1484217"/>
      <w:r>
        <w:t>Introduce the possibility to configure an aperiodic TRS with the same TCI states as the periodic TRS.</w:t>
      </w:r>
      <w:bookmarkEnd w:id="31"/>
      <w:bookmarkEnd w:id="32"/>
      <w:r>
        <w:t xml:space="preserve"> </w:t>
      </w:r>
    </w:p>
    <w:p w14:paraId="56A727BB" w14:textId="58043FB7" w:rsidR="00A71F2D" w:rsidRDefault="00A71F2D" w:rsidP="00A71F2D">
      <w:pPr>
        <w:pStyle w:val="BodyText"/>
      </w:pPr>
      <w:r>
        <w:fldChar w:fldCharType="begin"/>
      </w:r>
      <w:r>
        <w:instrText xml:space="preserve"> REF _Ref773792 \r \h </w:instrText>
      </w:r>
      <w:r>
        <w:fldChar w:fldCharType="separate"/>
      </w:r>
      <w:r w:rsidR="00EE2F2E">
        <w:t>Proposal 6</w:t>
      </w:r>
      <w:r>
        <w:fldChar w:fldCharType="end"/>
      </w:r>
      <w:r>
        <w:t xml:space="preserve"> implies that the UE can expect that a TCI-State </w:t>
      </w:r>
      <w:r w:rsidR="00182069">
        <w:t xml:space="preserve">used as QCL source for the a-TRS </w:t>
      </w:r>
      <w:r>
        <w:t>indicates one of the following QCL type(s):</w:t>
      </w:r>
    </w:p>
    <w:p w14:paraId="13BE28CB" w14:textId="2610E26E" w:rsidR="00A71F2D" w:rsidRDefault="00A71F2D" w:rsidP="00A71F2D">
      <w:pPr>
        <w:pStyle w:val="BodyText"/>
        <w:numPr>
          <w:ilvl w:val="0"/>
          <w:numId w:val="33"/>
        </w:numPr>
      </w:pPr>
      <w:r>
        <w:t>'QCL-</w:t>
      </w:r>
      <w:proofErr w:type="spellStart"/>
      <w:r>
        <w:t>TypeC</w:t>
      </w:r>
      <w:proofErr w:type="spellEnd"/>
      <w:r>
        <w:t>' with an SS/PBCH block and, when applicable, 'QCL-</w:t>
      </w:r>
      <w:proofErr w:type="spellStart"/>
      <w:r>
        <w:t>TypeD</w:t>
      </w:r>
      <w:proofErr w:type="spellEnd"/>
      <w:r>
        <w:t>' with the same SS/PBCH block, or</w:t>
      </w:r>
    </w:p>
    <w:p w14:paraId="386770BC" w14:textId="42F2522B" w:rsidR="00A71F2D" w:rsidRDefault="00A71F2D" w:rsidP="00A71F2D">
      <w:pPr>
        <w:pStyle w:val="BodyText"/>
        <w:numPr>
          <w:ilvl w:val="0"/>
          <w:numId w:val="33"/>
        </w:numPr>
      </w:pPr>
      <w:r>
        <w:t>'QCL-</w:t>
      </w:r>
      <w:proofErr w:type="spellStart"/>
      <w:r>
        <w:t>TypeC</w:t>
      </w:r>
      <w:proofErr w:type="spellEnd"/>
      <w:r>
        <w:t>' with an SS/PBCH block and, when applicable,'</w:t>
      </w:r>
      <w:proofErr w:type="spellStart"/>
      <w:r>
        <w:t>QCL-T</w:t>
      </w:r>
      <w:proofErr w:type="spellEnd"/>
      <w:r>
        <w:t>ypeD' with a CSI-RS resource in an NZP-CSI-RS-</w:t>
      </w:r>
      <w:proofErr w:type="spellStart"/>
      <w:r>
        <w:t>ResourceSet</w:t>
      </w:r>
      <w:proofErr w:type="spellEnd"/>
      <w:r>
        <w:t xml:space="preserve"> configured with higher layer parameter repetition</w:t>
      </w:r>
    </w:p>
    <w:p w14:paraId="1FF9CB41" w14:textId="0B5F0428" w:rsidR="00182069" w:rsidRDefault="005515D6" w:rsidP="005515D6">
      <w:pPr>
        <w:pStyle w:val="BodyText"/>
      </w:pPr>
      <w:r>
        <w:t xml:space="preserve">One alternative way to avoid RRC signalling is to introduce a semi-persistent TRS and use that TRS as a QCL source for the PDCCH/PDSCH.  As the QCL source of a semi-persistent RS is updated using MAC CE, RRC signalling is avoided. In addition, it is important that </w:t>
      </w:r>
      <w:r w:rsidR="00182069">
        <w:t>a TCI state used as QCL source for such a semi-persistent TRS may contain the same QCL type(s) as for a periodic TRS. Thus, we propose</w:t>
      </w:r>
    </w:p>
    <w:p w14:paraId="5437BEB8" w14:textId="38AC311B" w:rsidR="005515D6" w:rsidRDefault="005515D6" w:rsidP="005515D6">
      <w:pPr>
        <w:pStyle w:val="Proposal"/>
      </w:pPr>
      <w:bookmarkStart w:id="33" w:name="_Toc528573131"/>
      <w:bookmarkStart w:id="34" w:name="_Toc528954517"/>
      <w:bookmarkStart w:id="35" w:name="_Toc534987235"/>
      <w:bookmarkStart w:id="36" w:name="_Toc1484218"/>
      <w:r>
        <w:t xml:space="preserve">Introduce a semi-persistent TRS which can be configured with </w:t>
      </w:r>
      <w:r w:rsidR="00182069">
        <w:t>the same TCI states as the periodic TRS.</w:t>
      </w:r>
      <w:bookmarkEnd w:id="36"/>
      <w:r w:rsidR="00182069">
        <w:t xml:space="preserve">  </w:t>
      </w:r>
      <w:bookmarkEnd w:id="33"/>
      <w:bookmarkEnd w:id="34"/>
      <w:bookmarkEnd w:id="35"/>
      <w:r>
        <w:t xml:space="preserve"> </w:t>
      </w:r>
    </w:p>
    <w:p w14:paraId="2D555F02" w14:textId="686E49F9" w:rsidR="005515D6" w:rsidRPr="00AB7DD2" w:rsidRDefault="005515D6" w:rsidP="005515D6">
      <w:pPr>
        <w:pStyle w:val="Heading3"/>
      </w:pPr>
      <w:r w:rsidRPr="00AB7DD2">
        <w:t>2.</w:t>
      </w:r>
      <w:r w:rsidR="005811EB">
        <w:t>2.</w:t>
      </w:r>
      <w:r w:rsidR="00A71F2D" w:rsidRPr="00AB7DD2">
        <w:t>3</w:t>
      </w:r>
      <w:r w:rsidRPr="00AB7DD2">
        <w:tab/>
        <w:t>Sub-time unit DL reference signals</w:t>
      </w:r>
    </w:p>
    <w:p w14:paraId="3F2A9E7A" w14:textId="47AB7E00" w:rsidR="005515D6" w:rsidRPr="00AB7DD2" w:rsidRDefault="005515D6" w:rsidP="005515D6">
      <w:pPr>
        <w:pStyle w:val="BodyText"/>
      </w:pPr>
      <w:r w:rsidRPr="00AB7DD2">
        <w:t>In RAN1</w:t>
      </w:r>
      <w:r w:rsidR="00AB7DD2" w:rsidRPr="00AB7DD2">
        <w:t xml:space="preserve"> AdHoc1901</w:t>
      </w:r>
      <w:r w:rsidRPr="00AB7DD2">
        <w:t xml:space="preserve">, sub-time unit reference signals were discussed, and the following agreement was reached: </w:t>
      </w:r>
    </w:p>
    <w:p w14:paraId="59791651" w14:textId="3FDD1336" w:rsidR="00AB7DD2" w:rsidRPr="00AB7DD2" w:rsidRDefault="005515D6" w:rsidP="00AB7DD2">
      <w:r w:rsidRPr="00AB7DD2">
        <w:rPr>
          <w:noProof/>
        </w:rPr>
        <mc:AlternateContent>
          <mc:Choice Requires="wps">
            <w:drawing>
              <wp:inline distT="0" distB="0" distL="0" distR="0" wp14:anchorId="2437084D" wp14:editId="6E46278B">
                <wp:extent cx="6105525" cy="942975"/>
                <wp:effectExtent l="0" t="0" r="28575" b="17145"/>
                <wp:docPr id="9" name="Text Box 9"/>
                <wp:cNvGraphicFramePr/>
                <a:graphic xmlns:a="http://schemas.openxmlformats.org/drawingml/2006/main">
                  <a:graphicData uri="http://schemas.microsoft.com/office/word/2010/wordprocessingShape">
                    <wps:wsp>
                      <wps:cNvSpPr txBox="1"/>
                      <wps:spPr>
                        <a:xfrm>
                          <a:off x="0" y="0"/>
                          <a:ext cx="6105525" cy="942975"/>
                        </a:xfrm>
                        <a:prstGeom prst="rect">
                          <a:avLst/>
                        </a:prstGeom>
                        <a:solidFill>
                          <a:schemeClr val="lt1"/>
                        </a:solidFill>
                        <a:ln w="6350">
                          <a:solidFill>
                            <a:prstClr val="black"/>
                          </a:solidFill>
                        </a:ln>
                      </wps:spPr>
                      <wps:txbx>
                        <w:txbxContent>
                          <w:p w14:paraId="584680C4" w14:textId="77777777" w:rsidR="00EE2F2E" w:rsidRPr="00E00C09" w:rsidRDefault="00EE2F2E" w:rsidP="00AB7DD2">
                            <w:pPr>
                              <w:rPr>
                                <w:b/>
                                <w:highlight w:val="green"/>
                                <w:lang w:eastAsia="x-none"/>
                              </w:rPr>
                            </w:pPr>
                            <w:r w:rsidRPr="00E00C09">
                              <w:rPr>
                                <w:b/>
                                <w:highlight w:val="green"/>
                                <w:lang w:eastAsia="x-none"/>
                              </w:rPr>
                              <w:t>Agreement</w:t>
                            </w:r>
                          </w:p>
                          <w:p w14:paraId="23C6B9F1" w14:textId="77777777" w:rsidR="00EE2F2E" w:rsidRPr="00E00C09" w:rsidRDefault="00EE2F2E" w:rsidP="00AB7DD2">
                            <w:pPr>
                              <w:pStyle w:val="LGTdoc"/>
                              <w:spacing w:afterLines="0" w:line="240" w:lineRule="auto"/>
                              <w:contextualSpacing/>
                              <w:rPr>
                                <w:sz w:val="20"/>
                                <w:szCs w:val="20"/>
                                <w:lang w:val="en-US"/>
                              </w:rPr>
                            </w:pPr>
                            <w:r w:rsidRPr="00E00C09">
                              <w:rPr>
                                <w:sz w:val="20"/>
                                <w:szCs w:val="20"/>
                                <w:lang w:val="en-US"/>
                              </w:rPr>
                              <w:t>For latency and overhead reduction for DL beam management,</w:t>
                            </w:r>
                          </w:p>
                          <w:p w14:paraId="19D82B1E" w14:textId="77777777" w:rsidR="00EE2F2E" w:rsidRPr="00AB7DD2" w:rsidRDefault="00EE2F2E" w:rsidP="00AB7DD2">
                            <w:pPr>
                              <w:pStyle w:val="ListParagraph"/>
                              <w:numPr>
                                <w:ilvl w:val="0"/>
                                <w:numId w:val="34"/>
                              </w:numPr>
                              <w:overflowPunct/>
                              <w:autoSpaceDE/>
                              <w:autoSpaceDN/>
                              <w:adjustRightInd/>
                              <w:contextualSpacing/>
                              <w:jc w:val="both"/>
                              <w:textAlignment w:val="auto"/>
                              <w:rPr>
                                <w:rFonts w:ascii="Times New Roman" w:eastAsia="Batang" w:hAnsi="Times New Roman"/>
                                <w:kern w:val="2"/>
                                <w:sz w:val="20"/>
                                <w:szCs w:val="20"/>
                                <w:lang w:val="en-US" w:eastAsia="ko-KR"/>
                              </w:rPr>
                            </w:pPr>
                            <w:r w:rsidRPr="00AB7DD2">
                              <w:rPr>
                                <w:rFonts w:ascii="Times New Roman" w:eastAsia="Batang" w:hAnsi="Times New Roman"/>
                                <w:kern w:val="2"/>
                                <w:sz w:val="20"/>
                                <w:szCs w:val="20"/>
                                <w:lang w:val="en-US" w:eastAsia="ko-KR"/>
                              </w:rPr>
                              <w:t>No new CSI-RS design and no new term such as ‘sub-time unit’ or ‘sub-symbol’ are introduced in Rel-16, i.e., no support of sub-time unit for beam management RS shorter than 1 OFDM symbol</w:t>
                            </w:r>
                          </w:p>
                          <w:p w14:paraId="5D006D61" w14:textId="607F22C5" w:rsidR="00EE2F2E" w:rsidRPr="00AB7DD2" w:rsidRDefault="00EE2F2E" w:rsidP="00AB7DD2">
                            <w:pPr>
                              <w:rPr>
                                <w:lang w:val="en-US" w:eastAsia="x-none"/>
                              </w:rPr>
                            </w:pPr>
                            <w:r w:rsidRPr="00E00C09">
                              <w:rPr>
                                <w:lang w:val="en-US" w:eastAsia="x-none"/>
                              </w:rPr>
                              <w:t>Companies can provide further evaluation results and proposals for faster DL beam operation other than those requiring sub-time unit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437084D" id="_x0000_t202" coordsize="21600,21600" o:spt="202" path="m,l,21600r21600,l21600,xe">
                <v:stroke joinstyle="miter"/>
                <v:path gradientshapeok="t" o:connecttype="rect"/>
              </v:shapetype>
              <v:shape id="Text Box 9" o:spid="_x0000_s1026" type="#_x0000_t202" style="width:480.7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" fillcolor="white [3201]" strokeweight=".5pt">
                <v:textbox style="mso-fit-shape-to-text:t">
                  <w:txbxContent>
                    <w:p w14:paraId="584680C4" w14:textId="77777777" w:rsidR="00EE2F2E" w:rsidRPr="00E00C09" w:rsidRDefault="00EE2F2E" w:rsidP="00AB7DD2">
                      <w:pPr>
                        <w:rPr>
                          <w:b/>
                          <w:highlight w:val="green"/>
                          <w:lang w:eastAsia="x-none"/>
                        </w:rPr>
                      </w:pPr>
                      <w:r w:rsidRPr="00E00C09">
                        <w:rPr>
                          <w:b/>
                          <w:highlight w:val="green"/>
                          <w:lang w:eastAsia="x-none"/>
                        </w:rPr>
                        <w:t>Agreement</w:t>
                      </w:r>
                    </w:p>
                    <w:p w14:paraId="23C6B9F1" w14:textId="77777777" w:rsidR="00EE2F2E" w:rsidRPr="00E00C09" w:rsidRDefault="00EE2F2E" w:rsidP="00AB7DD2">
                      <w:pPr>
                        <w:pStyle w:val="LGTdoc"/>
                        <w:spacing w:afterLines="0" w:line="240" w:lineRule="auto"/>
                        <w:contextualSpacing/>
                        <w:rPr>
                          <w:sz w:val="20"/>
                          <w:szCs w:val="20"/>
                          <w:lang w:val="en-US"/>
                        </w:rPr>
                      </w:pPr>
                      <w:r w:rsidRPr="00E00C09">
                        <w:rPr>
                          <w:sz w:val="20"/>
                          <w:szCs w:val="20"/>
                          <w:lang w:val="en-US"/>
                        </w:rPr>
                        <w:t>For latency and overhead reduction for DL beam management,</w:t>
                      </w:r>
                    </w:p>
                    <w:p w14:paraId="19D82B1E" w14:textId="77777777" w:rsidR="00EE2F2E" w:rsidRPr="00AB7DD2" w:rsidRDefault="00EE2F2E" w:rsidP="00AB7DD2">
                      <w:pPr>
                        <w:pStyle w:val="ListParagraph"/>
                        <w:numPr>
                          <w:ilvl w:val="0"/>
                          <w:numId w:val="34"/>
                        </w:numPr>
                        <w:overflowPunct/>
                        <w:autoSpaceDE/>
                        <w:autoSpaceDN/>
                        <w:adjustRightInd/>
                        <w:contextualSpacing/>
                        <w:jc w:val="both"/>
                        <w:textAlignment w:val="auto"/>
                        <w:rPr>
                          <w:rFonts w:ascii="Times New Roman" w:eastAsia="Batang" w:hAnsi="Times New Roman"/>
                          <w:kern w:val="2"/>
                          <w:sz w:val="20"/>
                          <w:szCs w:val="20"/>
                          <w:lang w:val="en-US" w:eastAsia="ko-KR"/>
                        </w:rPr>
                      </w:pPr>
                      <w:r w:rsidRPr="00AB7DD2">
                        <w:rPr>
                          <w:rFonts w:ascii="Times New Roman" w:eastAsia="Batang" w:hAnsi="Times New Roman"/>
                          <w:kern w:val="2"/>
                          <w:sz w:val="20"/>
                          <w:szCs w:val="20"/>
                          <w:lang w:val="en-US" w:eastAsia="ko-KR"/>
                        </w:rPr>
                        <w:t>No new CSI-RS design and no new term such as ‘sub-time unit’ or ‘sub-symbol’ are introduced in Rel-16, i.e., no support of sub-time unit for beam management RS shorter than 1 OFDM symbol</w:t>
                      </w:r>
                    </w:p>
                    <w:p w14:paraId="5D006D61" w14:textId="607F22C5" w:rsidR="00EE2F2E" w:rsidRPr="00AB7DD2" w:rsidRDefault="00EE2F2E" w:rsidP="00AB7DD2">
                      <w:pPr>
                        <w:rPr>
                          <w:lang w:val="en-US" w:eastAsia="x-none"/>
                        </w:rPr>
                      </w:pPr>
                      <w:r w:rsidRPr="00E00C09">
                        <w:rPr>
                          <w:lang w:val="en-US" w:eastAsia="x-none"/>
                        </w:rPr>
                        <w:t>Companies can provide further evaluation results and proposals for faster DL beam operation other than those requiring sub-time unit</w:t>
                      </w:r>
                    </w:p>
                  </w:txbxContent>
                </v:textbox>
                <w10:anchorlock/>
              </v:shape>
            </w:pict>
          </mc:Fallback>
        </mc:AlternateContent>
      </w:r>
    </w:p>
    <w:p w14:paraId="7267AF89" w14:textId="77777777" w:rsidR="00A65C0E" w:rsidRPr="00A65C0E" w:rsidRDefault="005515D6" w:rsidP="005515D6">
      <w:pPr>
        <w:pStyle w:val="BodyText"/>
      </w:pPr>
      <w:r w:rsidRPr="00A65C0E">
        <w:t xml:space="preserve">Sub-time unit reference signals were discussed at length during the Rel-15 standardization, and </w:t>
      </w:r>
      <w:r w:rsidR="00AB7DD2" w:rsidRPr="00A65C0E">
        <w:t xml:space="preserve">some of the options </w:t>
      </w:r>
      <w:r w:rsidR="00A65C0E" w:rsidRPr="00A65C0E">
        <w:t xml:space="preserve">discussed when included new types of reference signals. The above agreement now clearly states that such signals will not be specified in Rel-16. One solution that has been excluded is the use of higher sub-carrier spacing for the CSI-RS. </w:t>
      </w:r>
    </w:p>
    <w:p w14:paraId="24D1093F" w14:textId="1A186235" w:rsidR="00A65C0E" w:rsidRDefault="00A65C0E" w:rsidP="005515D6">
      <w:pPr>
        <w:pStyle w:val="BodyText"/>
      </w:pPr>
      <w:r>
        <w:t>In our understanding, the IFDMA solution discussed in Rel-15 does not require any new CSI-R</w:t>
      </w:r>
      <w:r w:rsidR="00A830E4">
        <w:t>S</w:t>
      </w:r>
      <w:r>
        <w:t xml:space="preserve"> design, nor would it require any addition of any description of ‘sub-time unit’ or ‘sub-symbol’ in the RAN1 specifications. The only thing that</w:t>
      </w:r>
      <w:r w:rsidR="00A830E4">
        <w:t xml:space="preserve"> is required is to introduce an RRC parameter that tells the UE that in the CSI-RS symbol, nothing is transmitted on the REs not occupied by CSI-RS. </w:t>
      </w:r>
    </w:p>
    <w:p w14:paraId="347C4074" w14:textId="5331A044" w:rsidR="00A830E4" w:rsidRDefault="00A830E4" w:rsidP="00A830E4">
      <w:pPr>
        <w:pStyle w:val="Observation"/>
      </w:pPr>
      <w:bookmarkStart w:id="37" w:name="_Toc1484202"/>
      <w:r>
        <w:t xml:space="preserve">To introduce IFDMA, </w:t>
      </w:r>
      <w:r w:rsidR="00E3395D">
        <w:t>the only required addition is an RRC parameter.</w:t>
      </w:r>
      <w:bookmarkEnd w:id="37"/>
      <w:r w:rsidR="00E3395D">
        <w:t xml:space="preserve"> </w:t>
      </w:r>
    </w:p>
    <w:p w14:paraId="447BE598" w14:textId="205A618E" w:rsidR="005F7199" w:rsidRDefault="005F7199" w:rsidP="005515D6">
      <w:pPr>
        <w:pStyle w:val="BodyText"/>
      </w:pPr>
      <w:r>
        <w:lastRenderedPageBreak/>
        <w:t xml:space="preserve">It is still unclear if the parameter should be introduced on CSI-RS resource level of CSI-RS resource set level, although it would seem more appropriate to include it in the CSI-RS resource. </w:t>
      </w:r>
    </w:p>
    <w:p w14:paraId="2E9642B5" w14:textId="67E482D4" w:rsidR="00A65C0E" w:rsidRDefault="00E3395D" w:rsidP="005515D6">
      <w:pPr>
        <w:pStyle w:val="BodyText"/>
      </w:pPr>
      <w:r>
        <w:t xml:space="preserve">In FR2, it is quite likely that the gNB is equipped with an </w:t>
      </w:r>
      <w:proofErr w:type="spellStart"/>
      <w:r>
        <w:t>analog</w:t>
      </w:r>
      <w:proofErr w:type="spellEnd"/>
      <w:r>
        <w:t xml:space="preserve"> beamformer. This means that during one OFDM symbol, all signals are transmitted using the same beamformer. The possibility to multiplex data for several UEs in the same OFDM symbol is thus quite limited. When the gNB transmits a CSI-RS resource set with repetition ‘on’ (i.e., during a P3 sweep), the possibility to transmit data to another UE is thus quite limited, and since the UE is most probably varying its Rx beam during the CSI-RS reception, the possibility for the UE to also receive data is quite limited. Hence, we realize that the REs that are not occupied by CSI-RS are most likely empty:</w:t>
      </w:r>
    </w:p>
    <w:p w14:paraId="308DCD25" w14:textId="6C722EB7" w:rsidR="00E3395D" w:rsidRDefault="00E3395D" w:rsidP="00E3395D">
      <w:pPr>
        <w:pStyle w:val="Observation"/>
      </w:pPr>
      <w:bookmarkStart w:id="38" w:name="_Toc1484203"/>
      <w:r>
        <w:t>During a CSI-RS symbols in a P3 sweep, the REs not occupied by CSI-RS are most likely empty.</w:t>
      </w:r>
      <w:bookmarkEnd w:id="38"/>
    </w:p>
    <w:p w14:paraId="7B783F28" w14:textId="5030DCA5" w:rsidR="00A34DE7" w:rsidRDefault="00A34DE7" w:rsidP="005515D6">
      <w:pPr>
        <w:pStyle w:val="BodyText"/>
      </w:pPr>
      <w:r>
        <w:t xml:space="preserve">Furthermore, </w:t>
      </w:r>
      <w:r w:rsidR="002C361D">
        <w:t xml:space="preserve">if these REs are indeed empty, </w:t>
      </w:r>
      <w:r w:rsidR="002012F0">
        <w:t xml:space="preserve">and the NW would like to use </w:t>
      </w:r>
      <w:r w:rsidR="005F7199">
        <w:t xml:space="preserve">any of the REs in </w:t>
      </w:r>
      <w:r w:rsidR="002012F0">
        <w:t xml:space="preserve">the corresponding slot for data, </w:t>
      </w:r>
      <w:r w:rsidR="002012F0" w:rsidRPr="00A34DE7">
        <w:t>the</w:t>
      </w:r>
      <w:r w:rsidRPr="00A34DE7">
        <w:t xml:space="preserve"> NW would have to provide the UE with a </w:t>
      </w:r>
      <w:proofErr w:type="gramStart"/>
      <w:r w:rsidRPr="00A34DE7">
        <w:t>rate-matching parameters</w:t>
      </w:r>
      <w:proofErr w:type="gramEnd"/>
      <w:r w:rsidRPr="00A34DE7">
        <w:t xml:space="preserve"> so that the UE can </w:t>
      </w:r>
      <w:r>
        <w:t xml:space="preserve">decode the PDSCH. </w:t>
      </w:r>
      <w:r w:rsidR="002012F0">
        <w:t>This would require that the NW configures the UE with several ZP CSI-R</w:t>
      </w:r>
      <w:r w:rsidR="005F7199">
        <w:t>S</w:t>
      </w:r>
      <w:r w:rsidR="002012F0">
        <w:t xml:space="preserve"> resources</w:t>
      </w:r>
      <w:r w:rsidR="005F7199">
        <w:t>, causing significant RRC signalling overhead</w:t>
      </w:r>
      <w:r w:rsidR="002012F0">
        <w:t>.</w:t>
      </w:r>
    </w:p>
    <w:p w14:paraId="7D8D8014" w14:textId="354DF055" w:rsidR="005F7199" w:rsidRDefault="005F7199" w:rsidP="005F7199">
      <w:pPr>
        <w:pStyle w:val="Observation"/>
      </w:pPr>
      <w:bookmarkStart w:id="39" w:name="_Toc1484204"/>
      <w:r>
        <w:t>Configuring rate-matching resources for CSI-RS resources in a CSI-RS resource set with repetition ‘on’ results in a significant RRC signalling load.</w:t>
      </w:r>
      <w:bookmarkEnd w:id="39"/>
    </w:p>
    <w:p w14:paraId="7C6DA742" w14:textId="3F814390" w:rsidR="005F7199" w:rsidRDefault="005F7199" w:rsidP="005515D6">
      <w:pPr>
        <w:pStyle w:val="BodyText"/>
      </w:pPr>
      <w:r>
        <w:t xml:space="preserve">In contrast, a single parameter that states that unused REs in a CSI-RS comb are in fact empty is </w:t>
      </w:r>
      <w:proofErr w:type="gramStart"/>
      <w:r>
        <w:t>sufficient</w:t>
      </w:r>
      <w:proofErr w:type="gramEnd"/>
      <w:r>
        <w:t xml:space="preserve"> to provide the UE with all the required information. Thus, the IFDMA addition can be motivated from an RRC signalling load perspective.</w:t>
      </w:r>
    </w:p>
    <w:p w14:paraId="5D09B51E" w14:textId="199E598F" w:rsidR="005F7199" w:rsidRDefault="005F7199" w:rsidP="005515D6">
      <w:pPr>
        <w:pStyle w:val="BodyText"/>
      </w:pPr>
      <w:r>
        <w:t xml:space="preserve">Based on the </w:t>
      </w:r>
      <w:r w:rsidR="00947C01">
        <w:t>above observations, we propose</w:t>
      </w:r>
    </w:p>
    <w:p w14:paraId="6ADE93CB" w14:textId="7255732E" w:rsidR="00947C01" w:rsidRPr="00947C01" w:rsidRDefault="00947C01" w:rsidP="005515D6">
      <w:pPr>
        <w:pStyle w:val="Proposal"/>
        <w:rPr>
          <w:lang w:val="en-US"/>
        </w:rPr>
      </w:pPr>
      <w:bookmarkStart w:id="40" w:name="_Toc1484219"/>
      <w:r w:rsidRPr="00947C01">
        <w:rPr>
          <w:lang w:val="en-US"/>
        </w:rPr>
        <w:t>Introduce a field in the CSI-RS resource description that states that nothing is transmitted in REs not used for CSI-RS in the OFDM symbol where the CSI-RS is mapped.</w:t>
      </w:r>
      <w:bookmarkEnd w:id="40"/>
    </w:p>
    <w:p w14:paraId="173B6A89" w14:textId="77777777" w:rsidR="00073946" w:rsidRPr="00C37CA8" w:rsidRDefault="00073946" w:rsidP="00073946">
      <w:pPr>
        <w:pStyle w:val="Heading2"/>
      </w:pPr>
      <w:r w:rsidRPr="00C37CA8">
        <w:t>2.3</w:t>
      </w:r>
      <w:r w:rsidRPr="00C37CA8">
        <w:tab/>
        <w:t>UL transmit beam selection for multi-panel operation</w:t>
      </w:r>
    </w:p>
    <w:p w14:paraId="5D72D1A0" w14:textId="48DF23C1" w:rsidR="00073946" w:rsidRPr="00C37CA8" w:rsidRDefault="00C37CA8" w:rsidP="00073946">
      <w:pPr>
        <w:pStyle w:val="BodyText"/>
      </w:pPr>
      <w:r w:rsidRPr="00C37CA8">
        <w:t>On UL transmit beam selection, t</w:t>
      </w:r>
      <w:r w:rsidR="00073946" w:rsidRPr="00C37CA8">
        <w:t xml:space="preserve">he following agreement </w:t>
      </w:r>
      <w:r w:rsidRPr="00C37CA8">
        <w:t xml:space="preserve">have been </w:t>
      </w:r>
      <w:r w:rsidR="00073946" w:rsidRPr="00C37CA8">
        <w:t>reached:</w:t>
      </w:r>
    </w:p>
    <w:p w14:paraId="24B86E34" w14:textId="7B74E5F9" w:rsidR="00C37CA8" w:rsidRPr="00C37CA8" w:rsidRDefault="00073946" w:rsidP="00073946">
      <w:r w:rsidRPr="00C37CA8">
        <w:rPr>
          <w:noProof/>
        </w:rPr>
        <mc:AlternateContent>
          <mc:Choice Requires="wps">
            <w:drawing>
              <wp:inline distT="0" distB="0" distL="0" distR="0" wp14:anchorId="79EE849F" wp14:editId="7E590A65">
                <wp:extent cx="6115050" cy="1400175"/>
                <wp:effectExtent l="0" t="0" r="19050" b="27305"/>
                <wp:docPr id="4" name="Text Box 4"/>
                <wp:cNvGraphicFramePr/>
                <a:graphic xmlns:a="http://schemas.openxmlformats.org/drawingml/2006/main">
                  <a:graphicData uri="http://schemas.microsoft.com/office/word/2010/wordprocessingShape">
                    <wps:wsp>
                      <wps:cNvSpPr txBox="1"/>
                      <wps:spPr>
                        <a:xfrm>
                          <a:off x="0" y="0"/>
                          <a:ext cx="6115050" cy="1400175"/>
                        </a:xfrm>
                        <a:prstGeom prst="rect">
                          <a:avLst/>
                        </a:prstGeom>
                        <a:solidFill>
                          <a:schemeClr val="lt1"/>
                        </a:solidFill>
                        <a:ln w="6350">
                          <a:solidFill>
                            <a:prstClr val="black"/>
                          </a:solidFill>
                        </a:ln>
                      </wps:spPr>
                      <wps:txbx>
                        <w:txbxContent>
                          <w:p w14:paraId="35FD2FE7" w14:textId="4D75C8A7" w:rsidR="00EE2F2E" w:rsidRPr="00C37CA8" w:rsidRDefault="00EE2F2E" w:rsidP="00073946">
                            <w:pPr>
                              <w:pStyle w:val="LGTdoc"/>
                              <w:spacing w:afterLines="0" w:after="0" w:line="240" w:lineRule="auto"/>
                              <w:rPr>
                                <w:b/>
                                <w:sz w:val="20"/>
                                <w:szCs w:val="22"/>
                              </w:rPr>
                            </w:pPr>
                            <w:r w:rsidRPr="00C15A6C">
                              <w:rPr>
                                <w:b/>
                                <w:sz w:val="20"/>
                                <w:szCs w:val="22"/>
                                <w:highlight w:val="green"/>
                              </w:rPr>
                              <w:t>Agreement (RAN1 #95)</w:t>
                            </w:r>
                          </w:p>
                          <w:p w14:paraId="4D238596" w14:textId="77777777" w:rsidR="00EE2F2E" w:rsidRPr="00C37CA8" w:rsidRDefault="00EE2F2E" w:rsidP="00073946">
                            <w:pPr>
                              <w:pStyle w:val="LGTdoc"/>
                              <w:spacing w:afterLines="0" w:after="0" w:line="240" w:lineRule="auto"/>
                              <w:rPr>
                                <w:sz w:val="20"/>
                                <w:szCs w:val="22"/>
                              </w:rPr>
                            </w:pPr>
                            <w:r w:rsidRPr="00C37CA8">
                              <w:rPr>
                                <w:sz w:val="20"/>
                                <w:szCs w:val="22"/>
                              </w:rPr>
                              <w:t>In Rel-16, an identifier (ID) that can be used at least for indicating panel-specific UL transmission is supported, where detailed usages for the panel-specific UL transmission are FFS</w:t>
                            </w:r>
                          </w:p>
                          <w:p w14:paraId="66C8AF12" w14:textId="77777777" w:rsidR="00EE2F2E" w:rsidRPr="00C37CA8" w:rsidRDefault="00EE2F2E" w:rsidP="00073946">
                            <w:pPr>
                              <w:pStyle w:val="ListParagraph"/>
                              <w:numPr>
                                <w:ilvl w:val="0"/>
                                <w:numId w:val="24"/>
                              </w:numPr>
                              <w:spacing w:after="180"/>
                              <w:contextualSpacing/>
                              <w:rPr>
                                <w:rFonts w:ascii="Times New Roman" w:eastAsia="Batang" w:hAnsi="Times New Roman"/>
                                <w:kern w:val="2"/>
                                <w:sz w:val="20"/>
                                <w:lang w:val="en-GB" w:eastAsia="ko-KR"/>
                              </w:rPr>
                            </w:pPr>
                            <w:r w:rsidRPr="00C37CA8">
                              <w:rPr>
                                <w:rFonts w:ascii="Times New Roman" w:eastAsia="Batang" w:hAnsi="Times New Roman"/>
                                <w:kern w:val="2"/>
                                <w:sz w:val="20"/>
                                <w:lang w:val="en-GB" w:eastAsia="ko-KR"/>
                              </w:rPr>
                              <w:t>The ID should be defined considering the possibility to reuse/modification of Rel-15 specification support or introducing new ID</w:t>
                            </w:r>
                          </w:p>
                          <w:p w14:paraId="3BF12EBD" w14:textId="77777777" w:rsidR="00EE2F2E" w:rsidRPr="00C37CA8" w:rsidRDefault="00EE2F2E" w:rsidP="00073946">
                            <w:pPr>
                              <w:pStyle w:val="ListParagraph"/>
                              <w:numPr>
                                <w:ilvl w:val="0"/>
                                <w:numId w:val="24"/>
                              </w:numPr>
                              <w:spacing w:after="180"/>
                              <w:contextualSpacing/>
                              <w:rPr>
                                <w:rFonts w:ascii="Times New Roman" w:eastAsia="Batang" w:hAnsi="Times New Roman"/>
                                <w:kern w:val="2"/>
                                <w:sz w:val="20"/>
                                <w:lang w:val="en-GB" w:eastAsia="ko-KR"/>
                              </w:rPr>
                            </w:pPr>
                            <w:r w:rsidRPr="00C37CA8">
                              <w:rPr>
                                <w:rFonts w:ascii="Times New Roman" w:eastAsia="Batang" w:hAnsi="Times New Roman"/>
                                <w:kern w:val="2"/>
                                <w:sz w:val="20"/>
                                <w:lang w:val="en-GB" w:eastAsia="ko-KR"/>
                              </w:rPr>
                              <w:t>Note: RAN1 to avoid unnecessary specification support requiring UE to explicitly disclose its UL antenna panel implementation</w:t>
                            </w:r>
                          </w:p>
                          <w:p w14:paraId="2E9AE366" w14:textId="3A9F8A15" w:rsidR="00EE2F2E" w:rsidRPr="00C37CA8" w:rsidRDefault="00EE2F2E" w:rsidP="00073946">
                            <w:pPr>
                              <w:pStyle w:val="ListParagraph"/>
                              <w:numPr>
                                <w:ilvl w:val="0"/>
                                <w:numId w:val="24"/>
                              </w:numPr>
                              <w:spacing w:after="180"/>
                              <w:contextualSpacing/>
                            </w:pPr>
                            <w:r w:rsidRPr="00C37CA8">
                              <w:rPr>
                                <w:rFonts w:ascii="Times New Roman" w:eastAsia="Batang" w:hAnsi="Times New Roman"/>
                                <w:kern w:val="2"/>
                                <w:sz w:val="20"/>
                                <w:lang w:val="en-GB" w:eastAsia="ko-KR"/>
                              </w:rPr>
                              <w:t>FFS: Whether UE capability signalling is introduced for panel-specific UL transmission</w:t>
                            </w:r>
                          </w:p>
                          <w:p w14:paraId="6B1F408A" w14:textId="3F61E1D5" w:rsidR="00EE2F2E" w:rsidRPr="00C37CA8" w:rsidRDefault="00EE2F2E" w:rsidP="00C37CA8">
                            <w:pPr>
                              <w:spacing w:after="0"/>
                              <w:rPr>
                                <w:b/>
                                <w:lang w:eastAsia="x-none"/>
                              </w:rPr>
                            </w:pPr>
                            <w:r w:rsidRPr="00C15A6C">
                              <w:rPr>
                                <w:b/>
                                <w:highlight w:val="green"/>
                                <w:lang w:eastAsia="x-none"/>
                              </w:rPr>
                              <w:t>Agreement (RAN1 AdHoc1901)</w:t>
                            </w:r>
                          </w:p>
                          <w:p w14:paraId="28FBD922" w14:textId="77777777" w:rsidR="00EE2F2E" w:rsidRPr="00C37CA8" w:rsidRDefault="00EE2F2E" w:rsidP="00C37CA8">
                            <w:pPr>
                              <w:pStyle w:val="LGTdoc"/>
                              <w:spacing w:afterLines="0" w:line="240" w:lineRule="auto"/>
                              <w:contextualSpacing/>
                              <w:rPr>
                                <w:sz w:val="20"/>
                                <w:szCs w:val="20"/>
                                <w:lang w:val="en-US"/>
                              </w:rPr>
                            </w:pPr>
                            <w:r w:rsidRPr="00C37CA8">
                              <w:rPr>
                                <w:sz w:val="20"/>
                                <w:szCs w:val="20"/>
                                <w:lang w:val="en-US"/>
                              </w:rPr>
                              <w:t>An identifier (ID), agreed in RAN1#95, that can be used at least for indicating panel-specific UL transmission is to be down-selected or merged from the following alternatives in next RAN1 meeting:</w:t>
                            </w:r>
                          </w:p>
                          <w:p w14:paraId="60C5AF83" w14:textId="77777777" w:rsidR="00EE2F2E" w:rsidRPr="00C37CA8" w:rsidRDefault="00EE2F2E" w:rsidP="00C37CA8">
                            <w:pPr>
                              <w:pStyle w:val="LGTdoc"/>
                              <w:numPr>
                                <w:ilvl w:val="0"/>
                                <w:numId w:val="35"/>
                              </w:numPr>
                              <w:spacing w:afterLines="0" w:line="240" w:lineRule="auto"/>
                              <w:contextualSpacing/>
                              <w:rPr>
                                <w:sz w:val="20"/>
                                <w:szCs w:val="20"/>
                                <w:lang w:val="en-US"/>
                              </w:rPr>
                            </w:pPr>
                            <w:r w:rsidRPr="00C37CA8">
                              <w:rPr>
                                <w:sz w:val="20"/>
                                <w:szCs w:val="20"/>
                                <w:lang w:val="en-US"/>
                              </w:rPr>
                              <w:t xml:space="preserve">Alt.1: an SRS resource set ID, where FFS on further association to </w:t>
                            </w:r>
                            <w:proofErr w:type="gramStart"/>
                            <w:r w:rsidRPr="00C37CA8">
                              <w:rPr>
                                <w:sz w:val="20"/>
                                <w:szCs w:val="20"/>
                                <w:lang w:val="en-US"/>
                              </w:rPr>
                              <w:t>other</w:t>
                            </w:r>
                            <w:proofErr w:type="gramEnd"/>
                            <w:r w:rsidRPr="00C37CA8">
                              <w:rPr>
                                <w:sz w:val="20"/>
                                <w:szCs w:val="20"/>
                                <w:lang w:val="en-US"/>
                              </w:rPr>
                              <w:t xml:space="preserve"> RS (if needed)</w:t>
                            </w:r>
                          </w:p>
                          <w:p w14:paraId="1AEB1D58" w14:textId="77777777" w:rsidR="00EE2F2E" w:rsidRPr="00C37CA8" w:rsidRDefault="00EE2F2E" w:rsidP="00C37CA8">
                            <w:pPr>
                              <w:pStyle w:val="LGTdoc"/>
                              <w:numPr>
                                <w:ilvl w:val="0"/>
                                <w:numId w:val="35"/>
                              </w:numPr>
                              <w:spacing w:afterLines="0" w:line="240" w:lineRule="auto"/>
                              <w:contextualSpacing/>
                              <w:rPr>
                                <w:sz w:val="20"/>
                                <w:szCs w:val="20"/>
                                <w:lang w:val="en-US"/>
                              </w:rPr>
                            </w:pPr>
                            <w:r w:rsidRPr="00C37CA8">
                              <w:rPr>
                                <w:sz w:val="20"/>
                                <w:szCs w:val="20"/>
                                <w:lang w:val="en-US"/>
                              </w:rPr>
                              <w:t xml:space="preserve">Alt.2: an ID, which is directly associated to a reference RS resource and/or resource set </w:t>
                            </w:r>
                          </w:p>
                          <w:p w14:paraId="48D169E6" w14:textId="77777777" w:rsidR="00EE2F2E" w:rsidRPr="00C37CA8" w:rsidRDefault="00EE2F2E" w:rsidP="00C37CA8">
                            <w:pPr>
                              <w:pStyle w:val="LGTdoc"/>
                              <w:numPr>
                                <w:ilvl w:val="0"/>
                                <w:numId w:val="35"/>
                              </w:numPr>
                              <w:spacing w:afterLines="0" w:line="240" w:lineRule="auto"/>
                              <w:contextualSpacing/>
                              <w:rPr>
                                <w:sz w:val="20"/>
                                <w:szCs w:val="20"/>
                                <w:lang w:val="en-US"/>
                              </w:rPr>
                            </w:pPr>
                            <w:r w:rsidRPr="00C37CA8">
                              <w:rPr>
                                <w:sz w:val="20"/>
                                <w:szCs w:val="20"/>
                                <w:lang w:val="en-US"/>
                              </w:rPr>
                              <w:t>Alt.3: an ID, which can be assigned for a target RS resource or resource set</w:t>
                            </w:r>
                          </w:p>
                          <w:p w14:paraId="071298A0" w14:textId="0C424D19" w:rsidR="00EE2F2E" w:rsidRPr="00C37CA8" w:rsidRDefault="00EE2F2E" w:rsidP="00C37CA8">
                            <w:pPr>
                              <w:pStyle w:val="LGTdoc"/>
                              <w:numPr>
                                <w:ilvl w:val="0"/>
                                <w:numId w:val="35"/>
                              </w:numPr>
                              <w:spacing w:afterLines="0" w:line="240" w:lineRule="auto"/>
                              <w:contextualSpacing/>
                              <w:rPr>
                                <w:sz w:val="20"/>
                                <w:szCs w:val="20"/>
                                <w:lang w:val="en-US"/>
                              </w:rPr>
                            </w:pPr>
                            <w:r w:rsidRPr="00C37CA8">
                              <w:rPr>
                                <w:sz w:val="20"/>
                                <w:szCs w:val="20"/>
                                <w:lang w:val="en-US"/>
                              </w:rPr>
                              <w:t>Alt.4: an ID which is additionally configured in spatial relation 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EE849F" id="Text Box 4" o:spid="_x0000_s1027" type="#_x0000_t202" style="width:481.5pt;height:1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" fillcolor="white [3201]" strokeweight=".5pt">
                <v:textbox style="mso-fit-shape-to-text:t">
                  <w:txbxContent>
                    <w:p w14:paraId="35FD2FE7" w14:textId="4D75C8A7" w:rsidR="00EE2F2E" w:rsidRPr="00C37CA8" w:rsidRDefault="00EE2F2E" w:rsidP="00073946">
                      <w:pPr>
                        <w:pStyle w:val="LGTdoc"/>
                        <w:spacing w:afterLines="0" w:after="0" w:line="240" w:lineRule="auto"/>
                        <w:rPr>
                          <w:b/>
                          <w:sz w:val="20"/>
                          <w:szCs w:val="22"/>
                        </w:rPr>
                      </w:pPr>
                      <w:r w:rsidRPr="00C15A6C">
                        <w:rPr>
                          <w:b/>
                          <w:sz w:val="20"/>
                          <w:szCs w:val="22"/>
                          <w:highlight w:val="green"/>
                        </w:rPr>
                        <w:t>Agreement (RAN1 #95)</w:t>
                      </w:r>
                    </w:p>
                    <w:p w14:paraId="4D238596" w14:textId="77777777" w:rsidR="00EE2F2E" w:rsidRPr="00C37CA8" w:rsidRDefault="00EE2F2E" w:rsidP="00073946">
                      <w:pPr>
                        <w:pStyle w:val="LGTdoc"/>
                        <w:spacing w:afterLines="0" w:after="0" w:line="240" w:lineRule="auto"/>
                        <w:rPr>
                          <w:sz w:val="20"/>
                          <w:szCs w:val="22"/>
                        </w:rPr>
                      </w:pPr>
                      <w:r w:rsidRPr="00C37CA8">
                        <w:rPr>
                          <w:sz w:val="20"/>
                          <w:szCs w:val="22"/>
                        </w:rPr>
                        <w:t>In Rel-16, an identifier (ID) that can be used at least for indicating panel-specific UL transmission is supported, where detailed usages for the panel-specific UL transmission are FFS</w:t>
                      </w:r>
                    </w:p>
                    <w:p w14:paraId="66C8AF12" w14:textId="77777777" w:rsidR="00EE2F2E" w:rsidRPr="00C37CA8" w:rsidRDefault="00EE2F2E" w:rsidP="00073946">
                      <w:pPr>
                        <w:pStyle w:val="ListParagraph"/>
                        <w:numPr>
                          <w:ilvl w:val="0"/>
                          <w:numId w:val="24"/>
                        </w:numPr>
                        <w:spacing w:after="180"/>
                        <w:contextualSpacing/>
                        <w:rPr>
                          <w:rFonts w:ascii="Times New Roman" w:eastAsia="Batang" w:hAnsi="Times New Roman"/>
                          <w:kern w:val="2"/>
                          <w:sz w:val="20"/>
                          <w:lang w:val="en-GB" w:eastAsia="ko-KR"/>
                        </w:rPr>
                      </w:pPr>
                      <w:r w:rsidRPr="00C37CA8">
                        <w:rPr>
                          <w:rFonts w:ascii="Times New Roman" w:eastAsia="Batang" w:hAnsi="Times New Roman"/>
                          <w:kern w:val="2"/>
                          <w:sz w:val="20"/>
                          <w:lang w:val="en-GB" w:eastAsia="ko-KR"/>
                        </w:rPr>
                        <w:t>The ID should be defined considering the possibility to reuse/modification of Rel-15 specification support or introducing new ID</w:t>
                      </w:r>
                    </w:p>
                    <w:p w14:paraId="3BF12EBD" w14:textId="77777777" w:rsidR="00EE2F2E" w:rsidRPr="00C37CA8" w:rsidRDefault="00EE2F2E" w:rsidP="00073946">
                      <w:pPr>
                        <w:pStyle w:val="ListParagraph"/>
                        <w:numPr>
                          <w:ilvl w:val="0"/>
                          <w:numId w:val="24"/>
                        </w:numPr>
                        <w:spacing w:after="180"/>
                        <w:contextualSpacing/>
                        <w:rPr>
                          <w:rFonts w:ascii="Times New Roman" w:eastAsia="Batang" w:hAnsi="Times New Roman"/>
                          <w:kern w:val="2"/>
                          <w:sz w:val="20"/>
                          <w:lang w:val="en-GB" w:eastAsia="ko-KR"/>
                        </w:rPr>
                      </w:pPr>
                      <w:r w:rsidRPr="00C37CA8">
                        <w:rPr>
                          <w:rFonts w:ascii="Times New Roman" w:eastAsia="Batang" w:hAnsi="Times New Roman"/>
                          <w:kern w:val="2"/>
                          <w:sz w:val="20"/>
                          <w:lang w:val="en-GB" w:eastAsia="ko-KR"/>
                        </w:rPr>
                        <w:t>Note: RAN1 to avoid unnecessary specification support requiring UE to explicitly disclose its UL antenna panel implementation</w:t>
                      </w:r>
                    </w:p>
                    <w:p w14:paraId="2E9AE366" w14:textId="3A9F8A15" w:rsidR="00EE2F2E" w:rsidRPr="00C37CA8" w:rsidRDefault="00EE2F2E" w:rsidP="00073946">
                      <w:pPr>
                        <w:pStyle w:val="ListParagraph"/>
                        <w:numPr>
                          <w:ilvl w:val="0"/>
                          <w:numId w:val="24"/>
                        </w:numPr>
                        <w:spacing w:after="180"/>
                        <w:contextualSpacing/>
                      </w:pPr>
                      <w:r w:rsidRPr="00C37CA8">
                        <w:rPr>
                          <w:rFonts w:ascii="Times New Roman" w:eastAsia="Batang" w:hAnsi="Times New Roman"/>
                          <w:kern w:val="2"/>
                          <w:sz w:val="20"/>
                          <w:lang w:val="en-GB" w:eastAsia="ko-KR"/>
                        </w:rPr>
                        <w:t>FFS: Whether UE capability signalling is introduced for panel-specific UL transmission</w:t>
                      </w:r>
                    </w:p>
                    <w:p w14:paraId="6B1F408A" w14:textId="3F61E1D5" w:rsidR="00EE2F2E" w:rsidRPr="00C37CA8" w:rsidRDefault="00EE2F2E" w:rsidP="00C37CA8">
                      <w:pPr>
                        <w:spacing w:after="0"/>
                        <w:rPr>
                          <w:b/>
                          <w:lang w:eastAsia="x-none"/>
                        </w:rPr>
                      </w:pPr>
                      <w:r w:rsidRPr="00C15A6C">
                        <w:rPr>
                          <w:b/>
                          <w:highlight w:val="green"/>
                          <w:lang w:eastAsia="x-none"/>
                        </w:rPr>
                        <w:t>Agreement (RAN1 AdHoc1901)</w:t>
                      </w:r>
                    </w:p>
                    <w:p w14:paraId="28FBD922" w14:textId="77777777" w:rsidR="00EE2F2E" w:rsidRPr="00C37CA8" w:rsidRDefault="00EE2F2E" w:rsidP="00C37CA8">
                      <w:pPr>
                        <w:pStyle w:val="LGTdoc"/>
                        <w:spacing w:afterLines="0" w:line="240" w:lineRule="auto"/>
                        <w:contextualSpacing/>
                        <w:rPr>
                          <w:sz w:val="20"/>
                          <w:szCs w:val="20"/>
                          <w:lang w:val="en-US"/>
                        </w:rPr>
                      </w:pPr>
                      <w:r w:rsidRPr="00C37CA8">
                        <w:rPr>
                          <w:sz w:val="20"/>
                          <w:szCs w:val="20"/>
                          <w:lang w:val="en-US"/>
                        </w:rPr>
                        <w:t>An identifier (ID), agreed in RAN1#95, that can be used at least for indicating panel-specific UL transmission is to be down-selected or merged from the following alternatives in next RAN1 meeting:</w:t>
                      </w:r>
                    </w:p>
                    <w:p w14:paraId="60C5AF83" w14:textId="77777777" w:rsidR="00EE2F2E" w:rsidRPr="00C37CA8" w:rsidRDefault="00EE2F2E" w:rsidP="00C37CA8">
                      <w:pPr>
                        <w:pStyle w:val="LGTdoc"/>
                        <w:numPr>
                          <w:ilvl w:val="0"/>
                          <w:numId w:val="35"/>
                        </w:numPr>
                        <w:spacing w:afterLines="0" w:line="240" w:lineRule="auto"/>
                        <w:contextualSpacing/>
                        <w:rPr>
                          <w:sz w:val="20"/>
                          <w:szCs w:val="20"/>
                          <w:lang w:val="en-US"/>
                        </w:rPr>
                      </w:pPr>
                      <w:r w:rsidRPr="00C37CA8">
                        <w:rPr>
                          <w:sz w:val="20"/>
                          <w:szCs w:val="20"/>
                          <w:lang w:val="en-US"/>
                        </w:rPr>
                        <w:t xml:space="preserve">Alt.1: an SRS resource set ID, where FFS on further association to </w:t>
                      </w:r>
                      <w:proofErr w:type="gramStart"/>
                      <w:r w:rsidRPr="00C37CA8">
                        <w:rPr>
                          <w:sz w:val="20"/>
                          <w:szCs w:val="20"/>
                          <w:lang w:val="en-US"/>
                        </w:rPr>
                        <w:t>other</w:t>
                      </w:r>
                      <w:proofErr w:type="gramEnd"/>
                      <w:r w:rsidRPr="00C37CA8">
                        <w:rPr>
                          <w:sz w:val="20"/>
                          <w:szCs w:val="20"/>
                          <w:lang w:val="en-US"/>
                        </w:rPr>
                        <w:t xml:space="preserve"> RS (if needed)</w:t>
                      </w:r>
                    </w:p>
                    <w:p w14:paraId="1AEB1D58" w14:textId="77777777" w:rsidR="00EE2F2E" w:rsidRPr="00C37CA8" w:rsidRDefault="00EE2F2E" w:rsidP="00C37CA8">
                      <w:pPr>
                        <w:pStyle w:val="LGTdoc"/>
                        <w:numPr>
                          <w:ilvl w:val="0"/>
                          <w:numId w:val="35"/>
                        </w:numPr>
                        <w:spacing w:afterLines="0" w:line="240" w:lineRule="auto"/>
                        <w:contextualSpacing/>
                        <w:rPr>
                          <w:sz w:val="20"/>
                          <w:szCs w:val="20"/>
                          <w:lang w:val="en-US"/>
                        </w:rPr>
                      </w:pPr>
                      <w:r w:rsidRPr="00C37CA8">
                        <w:rPr>
                          <w:sz w:val="20"/>
                          <w:szCs w:val="20"/>
                          <w:lang w:val="en-US"/>
                        </w:rPr>
                        <w:t xml:space="preserve">Alt.2: an ID, which is directly associated to a reference RS resource and/or resource set </w:t>
                      </w:r>
                    </w:p>
                    <w:p w14:paraId="48D169E6" w14:textId="77777777" w:rsidR="00EE2F2E" w:rsidRPr="00C37CA8" w:rsidRDefault="00EE2F2E" w:rsidP="00C37CA8">
                      <w:pPr>
                        <w:pStyle w:val="LGTdoc"/>
                        <w:numPr>
                          <w:ilvl w:val="0"/>
                          <w:numId w:val="35"/>
                        </w:numPr>
                        <w:spacing w:afterLines="0" w:line="240" w:lineRule="auto"/>
                        <w:contextualSpacing/>
                        <w:rPr>
                          <w:sz w:val="20"/>
                          <w:szCs w:val="20"/>
                          <w:lang w:val="en-US"/>
                        </w:rPr>
                      </w:pPr>
                      <w:r w:rsidRPr="00C37CA8">
                        <w:rPr>
                          <w:sz w:val="20"/>
                          <w:szCs w:val="20"/>
                          <w:lang w:val="en-US"/>
                        </w:rPr>
                        <w:t>Alt.3: an ID, which can be assigned for a target RS resource or resource set</w:t>
                      </w:r>
                    </w:p>
                    <w:p w14:paraId="071298A0" w14:textId="0C424D19" w:rsidR="00EE2F2E" w:rsidRPr="00C37CA8" w:rsidRDefault="00EE2F2E" w:rsidP="00C37CA8">
                      <w:pPr>
                        <w:pStyle w:val="LGTdoc"/>
                        <w:numPr>
                          <w:ilvl w:val="0"/>
                          <w:numId w:val="35"/>
                        </w:numPr>
                        <w:spacing w:afterLines="0" w:line="240" w:lineRule="auto"/>
                        <w:contextualSpacing/>
                        <w:rPr>
                          <w:sz w:val="20"/>
                          <w:szCs w:val="20"/>
                          <w:lang w:val="en-US"/>
                        </w:rPr>
                      </w:pPr>
                      <w:r w:rsidRPr="00C37CA8">
                        <w:rPr>
                          <w:sz w:val="20"/>
                          <w:szCs w:val="20"/>
                          <w:lang w:val="en-US"/>
                        </w:rPr>
                        <w:t>Alt.4: an ID which is additionally configured in spatial relation info</w:t>
                      </w:r>
                    </w:p>
                  </w:txbxContent>
                </v:textbox>
                <w10:anchorlock/>
              </v:shape>
            </w:pict>
          </mc:Fallback>
        </mc:AlternateContent>
      </w:r>
    </w:p>
    <w:p w14:paraId="0274289A" w14:textId="4A32E77B" w:rsidR="00073946" w:rsidRPr="00C37CA8" w:rsidRDefault="00073946" w:rsidP="00073946">
      <w:pPr>
        <w:pStyle w:val="BodyText"/>
      </w:pPr>
      <w:r w:rsidRPr="00C37CA8">
        <w:t xml:space="preserve">NR Rel-15 implicitly supports UL multi-panel transmission </w:t>
      </w:r>
      <w:r w:rsidR="00C37CA8" w:rsidRPr="00C37CA8">
        <w:t>using</w:t>
      </w:r>
      <w:r w:rsidRPr="00C37CA8">
        <w:t xml:space="preserve"> multiple SRS resource sets for beam management: it is stated in the standard that such SRS resource sets can be transmitted at the same time, which essentially means that the UE would have to have multiple independent hardware resources: otherwise, there is no guarantee that the SRS resource sets can be simultaneously transmitted. If the UL grant points to an SRS resource in either SRS resource set, the NW implicitly schedules transmission over the corresponding panel.</w:t>
      </w:r>
      <w:r w:rsidR="00901D15">
        <w:t xml:space="preserve"> Thus, any additions in Rel-16 need to support more than that type of basic panel selection.</w:t>
      </w:r>
    </w:p>
    <w:p w14:paraId="3D465CFC" w14:textId="77777777" w:rsidR="00073946" w:rsidRPr="00C37CA8" w:rsidRDefault="00073946" w:rsidP="00073946">
      <w:pPr>
        <w:pStyle w:val="BodyText"/>
      </w:pPr>
      <w:r w:rsidRPr="00C37CA8">
        <w:t xml:space="preserve">However, as has been noticed, the support in Rel-15 for such multi-panel transmission is somewhat incomplete, as the transmission over the different panels may have different characteristics. For instance, the transmissions may propagate through different paths to the gNB, which may motivate the introduction of a per-panel timing advance. It may also be so that emission limits may lead to different power back-offs for the </w:t>
      </w:r>
      <w:r w:rsidRPr="00C37CA8">
        <w:lastRenderedPageBreak/>
        <w:t>different panels. For the NW to take such a limitation into account, a per-panel power headroom may be appropriate.</w:t>
      </w:r>
    </w:p>
    <w:p w14:paraId="470EFE99" w14:textId="7A97F0F7" w:rsidR="00901D15" w:rsidRDefault="00073946" w:rsidP="00073946">
      <w:pPr>
        <w:pStyle w:val="Observation"/>
      </w:pPr>
      <w:bookmarkStart w:id="41" w:name="_Toc534987218"/>
      <w:bookmarkStart w:id="42" w:name="_Toc1484205"/>
      <w:r w:rsidRPr="00C37CA8">
        <w:t>The Rel-15 multi-panel scheduling support could be improved if additional quantities could be associated with the individual panels.</w:t>
      </w:r>
      <w:bookmarkEnd w:id="41"/>
      <w:bookmarkEnd w:id="42"/>
    </w:p>
    <w:p w14:paraId="300899E3" w14:textId="5C1C5C55" w:rsidR="00073946" w:rsidRPr="00C37CA8" w:rsidRDefault="00073946" w:rsidP="00073946">
      <w:pPr>
        <w:pStyle w:val="BodyText"/>
      </w:pPr>
      <w:r w:rsidRPr="00C37CA8">
        <w:t>As mentioned in the agreement above, RAN1 should avoid unnecessary specification support that would require the UE to explicitly disclose its UL antenna panel implementation. This is important not only for commercial reasons, but also to avoid future implementation restrictions.</w:t>
      </w:r>
    </w:p>
    <w:p w14:paraId="550455B5" w14:textId="3AADBCEF" w:rsidR="00073946" w:rsidRPr="00C37CA8" w:rsidRDefault="00073946" w:rsidP="00073946">
      <w:pPr>
        <w:pStyle w:val="BodyText"/>
      </w:pPr>
      <w:r w:rsidRPr="00C37CA8">
        <w:t xml:space="preserve">To accommodate the need for additional scheduling support while keeping the UE antenna implementation hidden, we propose to introduce an </w:t>
      </w:r>
      <w:r w:rsidRPr="00C37CA8">
        <w:rPr>
          <w:i/>
        </w:rPr>
        <w:t>uplink transmission entity</w:t>
      </w:r>
      <w:r w:rsidRPr="00C37CA8">
        <w:t xml:space="preserve"> (UTE) that can serve as an identifier for a panel. We could also associate other quantities with the UTE, such as a power headroom and a timing advanced:</w:t>
      </w:r>
    </w:p>
    <w:p w14:paraId="2258DC18" w14:textId="77777777" w:rsidR="00073946" w:rsidRPr="00C37CA8" w:rsidRDefault="00073946" w:rsidP="00073946">
      <w:pPr>
        <w:pStyle w:val="Proposal"/>
      </w:pPr>
      <w:bookmarkStart w:id="43" w:name="_Toc534987237"/>
      <w:bookmarkStart w:id="44" w:name="_Toc1484220"/>
      <w:r w:rsidRPr="00C37CA8">
        <w:t>Introduce an identifier (UTE) that can be used to support improved multi-panel scheduling uplink.</w:t>
      </w:r>
      <w:bookmarkEnd w:id="43"/>
      <w:bookmarkEnd w:id="44"/>
    </w:p>
    <w:p w14:paraId="4600484E" w14:textId="3635F145" w:rsidR="00073946" w:rsidRDefault="00073946" w:rsidP="00073946">
      <w:pPr>
        <w:pStyle w:val="BodyText"/>
      </w:pPr>
      <w:r w:rsidRPr="00C37CA8">
        <w:t>Additional quantities can now be associated with the UTE, e.g., a timing advance or a power headroom.</w:t>
      </w:r>
    </w:p>
    <w:p w14:paraId="4F29A951" w14:textId="21576F86" w:rsidR="003E0C89" w:rsidRDefault="003E0C89" w:rsidP="00073946">
      <w:pPr>
        <w:pStyle w:val="BodyText"/>
      </w:pPr>
      <w:r>
        <w:t>The UTE may potentially be associated with all UL transmissions: PUSCH, PUCCH, SRS and maybe even PRACH. Properties that are connected to the UTE include, e.g., various RSs, potentially in the form of a spatial relation. It can also be considered to directly indicate the UTE in the allocations/scheduling grants, in a similar way as the TCI is used in the DL.</w:t>
      </w:r>
    </w:p>
    <w:p w14:paraId="4AE0ED93" w14:textId="77777777" w:rsidR="0003290B" w:rsidRPr="009B7BC8" w:rsidRDefault="0003290B" w:rsidP="0003290B">
      <w:pPr>
        <w:pStyle w:val="Heading3"/>
      </w:pPr>
      <w:r w:rsidRPr="009B7BC8">
        <w:t>2.3.1</w:t>
      </w:r>
      <w:r w:rsidRPr="009B7BC8">
        <w:tab/>
        <w:t>Simultaneous UL transmission over multiple panels</w:t>
      </w:r>
    </w:p>
    <w:p w14:paraId="3206FA78" w14:textId="77777777" w:rsidR="0003290B" w:rsidRPr="009B7BC8" w:rsidRDefault="0003290B" w:rsidP="0003290B">
      <w:pPr>
        <w:pStyle w:val="BodyText"/>
      </w:pPr>
      <w:r w:rsidRPr="009B7BC8">
        <w:t>In addition to the improve support for UL multi-panel transmission, there has also been a discussion about simultaneously transmitting over multiple panels.</w:t>
      </w:r>
    </w:p>
    <w:p w14:paraId="50C38DCE" w14:textId="77777777" w:rsidR="0003290B" w:rsidRPr="009B7BC8" w:rsidRDefault="0003290B" w:rsidP="0003290B">
      <w:pPr>
        <w:pStyle w:val="BodyText"/>
      </w:pPr>
      <w:r w:rsidRPr="009B7BC8">
        <w:t>To understand the potential of such multi-panel transmission, it is relevant to understand under what circumstances the functionality would be beneficial. Here the propagation conditions are key. Essentially, two options are possible:</w:t>
      </w:r>
    </w:p>
    <w:p w14:paraId="79240B39" w14:textId="7743BA07" w:rsidR="0003290B" w:rsidRPr="009B7BC8" w:rsidRDefault="0003290B" w:rsidP="0003290B">
      <w:pPr>
        <w:pStyle w:val="BodyText"/>
        <w:numPr>
          <w:ilvl w:val="0"/>
          <w:numId w:val="25"/>
        </w:numPr>
      </w:pPr>
      <w:r w:rsidRPr="009B7BC8">
        <w:t xml:space="preserve">The UE is forced to transmit to the same TRP using the different panels. This situation is depicted in </w:t>
      </w:r>
      <w:r w:rsidRPr="009B7BC8">
        <w:fldChar w:fldCharType="begin"/>
      </w:r>
      <w:r w:rsidRPr="009B7BC8">
        <w:instrText xml:space="preserve"> REF _Ref525813676 \h  \* MERGEFORMAT </w:instrText>
      </w:r>
      <w:r w:rsidRPr="009B7BC8">
        <w:fldChar w:fldCharType="separate"/>
      </w:r>
      <w:r w:rsidR="00EE2F2E" w:rsidRPr="009B7BC8">
        <w:t xml:space="preserve">Figure </w:t>
      </w:r>
      <w:r w:rsidR="00EE2F2E">
        <w:rPr>
          <w:noProof/>
        </w:rPr>
        <w:t>4</w:t>
      </w:r>
      <w:r w:rsidRPr="009B7BC8">
        <w:fldChar w:fldCharType="end"/>
      </w:r>
      <w:r w:rsidRPr="009B7BC8">
        <w:t xml:space="preserve">. </w:t>
      </w:r>
    </w:p>
    <w:p w14:paraId="76CF7F6B" w14:textId="134B65D3" w:rsidR="0003290B" w:rsidRPr="009B7BC8" w:rsidRDefault="0003290B" w:rsidP="0003290B">
      <w:pPr>
        <w:pStyle w:val="BodyText"/>
        <w:numPr>
          <w:ilvl w:val="0"/>
          <w:numId w:val="25"/>
        </w:numPr>
      </w:pPr>
      <w:r w:rsidRPr="009B7BC8">
        <w:t>The UE may transmit to different TRPs using the different panels. This situation is depicted in </w:t>
      </w:r>
      <w:r w:rsidRPr="009B7BC8">
        <w:fldChar w:fldCharType="begin"/>
      </w:r>
      <w:r w:rsidRPr="009B7BC8">
        <w:instrText xml:space="preserve"> REF _Ref525813763 \h  \* MERGEFORMAT </w:instrText>
      </w:r>
      <w:r w:rsidRPr="009B7BC8">
        <w:fldChar w:fldCharType="separate"/>
      </w:r>
      <w:r w:rsidR="00EE2F2E" w:rsidRPr="009B7BC8">
        <w:t xml:space="preserve">Figure </w:t>
      </w:r>
      <w:r w:rsidR="00EE2F2E">
        <w:rPr>
          <w:noProof/>
        </w:rPr>
        <w:t>5</w:t>
      </w:r>
      <w:r w:rsidRPr="009B7BC8">
        <w:fldChar w:fldCharType="end"/>
      </w:r>
      <w:r w:rsidRPr="009B7BC8">
        <w:t xml:space="preserve">.     </w:t>
      </w:r>
    </w:p>
    <w:p w14:paraId="11581380" w14:textId="77777777" w:rsidR="0003290B" w:rsidRPr="009B7BC8" w:rsidRDefault="0003290B" w:rsidP="0003290B">
      <w:pPr>
        <w:pStyle w:val="TH"/>
        <w:ind w:left="360"/>
      </w:pPr>
      <w:r w:rsidRPr="009B7BC8">
        <w:rPr>
          <w:noProof/>
        </w:rPr>
        <w:drawing>
          <wp:inline distT="0" distB="0" distL="0" distR="0" wp14:anchorId="044B8411" wp14:editId="6016397F">
            <wp:extent cx="2182557" cy="2200847"/>
            <wp:effectExtent l="0" t="0" r="825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anel TX - one site.png"/>
                    <pic:cNvPicPr/>
                  </pic:nvPicPr>
                  <pic:blipFill>
                    <a:blip r:embed="rId11">
                      <a:extLst>
                        <a:ext uri="{28A0092B-C50C-407E-A947-70E740481C1C}">
                          <a14:useLocalDpi xmlns:a14="http://schemas.microsoft.com/office/drawing/2010/main" val="0"/>
                        </a:ext>
                      </a:extLst>
                    </a:blip>
                    <a:stretch>
                      <a:fillRect/>
                    </a:stretch>
                  </pic:blipFill>
                  <pic:spPr>
                    <a:xfrm>
                      <a:off x="0" y="0"/>
                      <a:ext cx="2182557" cy="2200847"/>
                    </a:xfrm>
                    <a:prstGeom prst="rect">
                      <a:avLst/>
                    </a:prstGeom>
                  </pic:spPr>
                </pic:pic>
              </a:graphicData>
            </a:graphic>
          </wp:inline>
        </w:drawing>
      </w:r>
    </w:p>
    <w:p w14:paraId="7AF0D111" w14:textId="4B3334FC" w:rsidR="0003290B" w:rsidRPr="009B7BC8" w:rsidRDefault="0003290B" w:rsidP="0003290B">
      <w:pPr>
        <w:pStyle w:val="TF"/>
        <w:ind w:left="360"/>
        <w:rPr>
          <w:lang w:val="en-US"/>
        </w:rPr>
      </w:pPr>
      <w:bookmarkStart w:id="45" w:name="_Ref525813676"/>
      <w:r w:rsidRPr="009B7BC8">
        <w:t xml:space="preserve">Figure </w:t>
      </w:r>
      <w:r w:rsidRPr="009B7BC8">
        <w:fldChar w:fldCharType="begin"/>
      </w:r>
      <w:r w:rsidRPr="009B7BC8">
        <w:instrText xml:space="preserve"> SEQ Figure \* ARABIC </w:instrText>
      </w:r>
      <w:r w:rsidRPr="009B7BC8">
        <w:fldChar w:fldCharType="separate"/>
      </w:r>
      <w:r w:rsidR="00EE2F2E">
        <w:rPr>
          <w:noProof/>
        </w:rPr>
        <w:t>4</w:t>
      </w:r>
      <w:r w:rsidRPr="009B7BC8">
        <w:fldChar w:fldCharType="end"/>
      </w:r>
      <w:bookmarkEnd w:id="45"/>
      <w:r w:rsidRPr="009B7BC8">
        <w:t xml:space="preserve">: </w:t>
      </w:r>
      <w:r w:rsidRPr="009B7BC8">
        <w:rPr>
          <w:lang w:val="en-US"/>
        </w:rPr>
        <w:t>The UE is forced to transmit to the same TRP using the different panels.</w:t>
      </w:r>
    </w:p>
    <w:p w14:paraId="03916287" w14:textId="77777777" w:rsidR="0003290B" w:rsidRPr="009B7BC8" w:rsidRDefault="0003290B" w:rsidP="0003290B">
      <w:pPr>
        <w:pStyle w:val="TH"/>
        <w:ind w:left="360"/>
      </w:pPr>
      <w:r w:rsidRPr="009B7BC8">
        <w:rPr>
          <w:noProof/>
        </w:rPr>
        <w:lastRenderedPageBreak/>
        <w:drawing>
          <wp:inline distT="0" distB="0" distL="0" distR="0" wp14:anchorId="4FA89540" wp14:editId="1172A978">
            <wp:extent cx="5633192" cy="1585097"/>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ulti-panel TX - two sites.png"/>
                    <pic:cNvPicPr/>
                  </pic:nvPicPr>
                  <pic:blipFill>
                    <a:blip r:embed="rId12">
                      <a:extLst>
                        <a:ext uri="{28A0092B-C50C-407E-A947-70E740481C1C}">
                          <a14:useLocalDpi xmlns:a14="http://schemas.microsoft.com/office/drawing/2010/main" val="0"/>
                        </a:ext>
                      </a:extLst>
                    </a:blip>
                    <a:stretch>
                      <a:fillRect/>
                    </a:stretch>
                  </pic:blipFill>
                  <pic:spPr>
                    <a:xfrm>
                      <a:off x="0" y="0"/>
                      <a:ext cx="5633192" cy="1585097"/>
                    </a:xfrm>
                    <a:prstGeom prst="rect">
                      <a:avLst/>
                    </a:prstGeom>
                  </pic:spPr>
                </pic:pic>
              </a:graphicData>
            </a:graphic>
          </wp:inline>
        </w:drawing>
      </w:r>
    </w:p>
    <w:p w14:paraId="7B7D9780" w14:textId="1EA5F9A1" w:rsidR="0003290B" w:rsidRPr="009B7BC8" w:rsidRDefault="0003290B" w:rsidP="0003290B">
      <w:pPr>
        <w:pStyle w:val="TF"/>
        <w:ind w:left="360"/>
        <w:rPr>
          <w:lang w:val="en-US"/>
        </w:rPr>
      </w:pPr>
      <w:bookmarkStart w:id="46" w:name="_Ref525813763"/>
      <w:r w:rsidRPr="009B7BC8">
        <w:t xml:space="preserve">Figure </w:t>
      </w:r>
      <w:r w:rsidRPr="009B7BC8">
        <w:fldChar w:fldCharType="begin"/>
      </w:r>
      <w:r w:rsidRPr="009B7BC8">
        <w:instrText xml:space="preserve"> SEQ Figure \* ARABIC </w:instrText>
      </w:r>
      <w:r w:rsidRPr="009B7BC8">
        <w:fldChar w:fldCharType="separate"/>
      </w:r>
      <w:r w:rsidR="00EE2F2E">
        <w:rPr>
          <w:noProof/>
        </w:rPr>
        <w:t>5</w:t>
      </w:r>
      <w:r w:rsidRPr="009B7BC8">
        <w:fldChar w:fldCharType="end"/>
      </w:r>
      <w:bookmarkEnd w:id="46"/>
      <w:r w:rsidRPr="009B7BC8">
        <w:t xml:space="preserve">: </w:t>
      </w:r>
      <w:r w:rsidRPr="009B7BC8">
        <w:rPr>
          <w:lang w:val="en-US"/>
        </w:rPr>
        <w:t>The UE may transmit to different TRPs using the different panels.</w:t>
      </w:r>
    </w:p>
    <w:p w14:paraId="7ECAA7DD" w14:textId="7C317569" w:rsidR="0003290B" w:rsidRDefault="0003290B" w:rsidP="0003290B">
      <w:pPr>
        <w:pStyle w:val="BodyText"/>
      </w:pPr>
      <w:r w:rsidRPr="009B7BC8">
        <w:t xml:space="preserve">The underlying idea with simultaneous transmission over multiple panels is to excite more than one propagation path when reaching the network. For this to be beneficial, the paths originating from the different panels must have similar pathloss: if the path corresponding to the second strongest panel is much weaker than the path corresponding to the strongest panel, then the performance benefit of the multi-panel transmission will be marginal. </w:t>
      </w:r>
      <w:r w:rsidRPr="009B7BC8">
        <w:rPr>
          <w:lang w:val="en-US"/>
        </w:rPr>
        <w:t xml:space="preserve">Initial </w:t>
      </w:r>
      <w:proofErr w:type="spellStart"/>
      <w:r w:rsidRPr="009B7BC8">
        <w:rPr>
          <w:lang w:val="en-US"/>
        </w:rPr>
        <w:t>pathgain</w:t>
      </w:r>
      <w:proofErr w:type="spellEnd"/>
      <w:r w:rsidRPr="009B7BC8">
        <w:rPr>
          <w:lang w:val="en-US"/>
        </w:rPr>
        <w:t xml:space="preserve"> considerations (</w:t>
      </w:r>
      <w:r w:rsidRPr="009B7BC8">
        <w:rPr>
          <w:lang w:val="en-US"/>
        </w:rPr>
        <w:fldChar w:fldCharType="begin"/>
      </w:r>
      <w:r w:rsidRPr="009B7BC8">
        <w:rPr>
          <w:lang w:val="en-US"/>
        </w:rPr>
        <w:instrText xml:space="preserve"> REF _Ref534296410 \r \h </w:instrText>
      </w:r>
      <w:r w:rsidR="00C004F3" w:rsidRPr="009B7BC8">
        <w:rPr>
          <w:lang w:val="en-US"/>
        </w:rPr>
        <w:instrText xml:space="preserve"> \* MERGEFORMAT </w:instrText>
      </w:r>
      <w:r w:rsidRPr="009B7BC8">
        <w:rPr>
          <w:lang w:val="en-US"/>
        </w:rPr>
      </w:r>
      <w:r w:rsidRPr="009B7BC8">
        <w:rPr>
          <w:lang w:val="en-US"/>
        </w:rPr>
        <w:fldChar w:fldCharType="separate"/>
      </w:r>
      <w:r w:rsidR="00EE2F2E">
        <w:rPr>
          <w:lang w:val="en-US"/>
        </w:rPr>
        <w:t>[2]</w:t>
      </w:r>
      <w:r w:rsidRPr="009B7BC8">
        <w:rPr>
          <w:lang w:val="en-US"/>
        </w:rPr>
        <w:fldChar w:fldCharType="end"/>
      </w:r>
      <w:r w:rsidRPr="009B7BC8">
        <w:rPr>
          <w:lang w:val="en-US"/>
        </w:rPr>
        <w:t xml:space="preserve">)  indicated that the propagation conditions are much more favorable if transmission to different TRPs is allowed. </w:t>
      </w:r>
      <w:r w:rsidRPr="009B7BC8">
        <w:t xml:space="preserve">Detailed performance results for that scenario are presented in </w:t>
      </w:r>
      <w:r w:rsidRPr="009B7BC8">
        <w:fldChar w:fldCharType="begin"/>
      </w:r>
      <w:r w:rsidRPr="009B7BC8">
        <w:instrText xml:space="preserve"> REF _Ref534719507 \r \h </w:instrText>
      </w:r>
      <w:r w:rsidR="00C004F3" w:rsidRPr="009B7BC8">
        <w:instrText xml:space="preserve"> \* MERGEFORMAT </w:instrText>
      </w:r>
      <w:r w:rsidRPr="009B7BC8">
        <w:fldChar w:fldCharType="separate"/>
      </w:r>
      <w:r w:rsidR="00EE2F2E">
        <w:t>[4]</w:t>
      </w:r>
      <w:r w:rsidRPr="009B7BC8">
        <w:fldChar w:fldCharType="end"/>
      </w:r>
      <w:r w:rsidRPr="009B7BC8">
        <w:t xml:space="preserve">. The key result </w:t>
      </w:r>
      <w:r w:rsidR="00FF1F4B">
        <w:t xml:space="preserve">was that </w:t>
      </w:r>
      <w:r w:rsidRPr="009B7BC8">
        <w:t>transmission over multiple panels is not beneficial. One reason for the performance drop is that the UE in some cases consumes resources from multiple cells</w:t>
      </w:r>
      <w:r w:rsidR="00FF1F4B">
        <w:t>, which lead to a larger drop in performance compared to the gain in coverage.</w:t>
      </w:r>
    </w:p>
    <w:p w14:paraId="58A77284" w14:textId="4A1B2543" w:rsidR="00FF1F4B" w:rsidRDefault="00FF1F4B" w:rsidP="0003290B">
      <w:pPr>
        <w:pStyle w:val="BodyText"/>
      </w:pPr>
      <w:r>
        <w:t>To avoid the loss in performance caused by the consumption of resources in multiple cells, we also investigated the case where the UE is connected to the same TRP with multiple panels. The ability to transmit over multiple panels</w:t>
      </w:r>
      <w:r w:rsidR="00EE2F2E">
        <w:t xml:space="preserve"> would then improve the performance for the transmitting UE in the serving </w:t>
      </w:r>
      <w:r w:rsidR="006D622D">
        <w:t>TRP but</w:t>
      </w:r>
      <w:r w:rsidR="00EE2F2E">
        <w:t xml:space="preserve"> would not consume resources in neighbour cells: it would only cause some interference to neighbours.</w:t>
      </w:r>
    </w:p>
    <w:p w14:paraId="3FBB2DE1" w14:textId="41A7B924" w:rsidR="00EE2F2E" w:rsidRDefault="00EE2F2E" w:rsidP="0003290B">
      <w:pPr>
        <w:pStyle w:val="BodyText"/>
      </w:pPr>
      <w:r>
        <w:t xml:space="preserve">Detailed results are given in </w:t>
      </w:r>
      <w:r>
        <w:fldChar w:fldCharType="begin"/>
      </w:r>
      <w:r>
        <w:instrText xml:space="preserve"> REF _Ref1483881 \r \h </w:instrText>
      </w:r>
      <w:r>
        <w:fldChar w:fldCharType="separate"/>
      </w:r>
      <w:r>
        <w:t>[5]</w:t>
      </w:r>
      <w:r>
        <w:fldChar w:fldCharType="end"/>
      </w:r>
      <w:r>
        <w:t xml:space="preserve"> for single-panel UE, and for transmission over best 1 or 2 panels for 2-panel UE and a 4-panel UE. The key result is shown in </w:t>
      </w:r>
      <w:r>
        <w:fldChar w:fldCharType="begin"/>
      </w:r>
      <w:r>
        <w:instrText xml:space="preserve"> REF _Ref1484057 \h </w:instrText>
      </w:r>
      <w:r>
        <w:fldChar w:fldCharType="separate"/>
      </w:r>
      <w:r w:rsidRPr="009B7BC8">
        <w:t xml:space="preserve">Figure </w:t>
      </w:r>
      <w:r>
        <w:rPr>
          <w:noProof/>
        </w:rPr>
        <w:t>6</w:t>
      </w:r>
      <w:r>
        <w:fldChar w:fldCharType="end"/>
      </w:r>
      <w:r>
        <w:t>.</w:t>
      </w:r>
    </w:p>
    <w:p w14:paraId="6E86A5F5" w14:textId="7A939170" w:rsidR="00EE2F2E" w:rsidRDefault="00EE2F2E" w:rsidP="0003290B">
      <w:pPr>
        <w:pStyle w:val="BodyText"/>
      </w:pPr>
      <w:r w:rsidRPr="00F50C26">
        <w:rPr>
          <w:noProof/>
          <w:lang w:val="en-US"/>
        </w:rPr>
        <w:drawing>
          <wp:inline distT="0" distB="0" distL="0" distR="0" wp14:anchorId="0A3F6FC0" wp14:editId="3EAEC82E">
            <wp:extent cx="5324475" cy="399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8FF2AD0" w14:textId="10C4084F" w:rsidR="00EE2F2E" w:rsidRPr="009B7BC8" w:rsidRDefault="00EE2F2E" w:rsidP="00EE2F2E">
      <w:pPr>
        <w:pStyle w:val="TF"/>
        <w:ind w:left="360"/>
        <w:rPr>
          <w:lang w:val="en-US"/>
        </w:rPr>
      </w:pPr>
      <w:bookmarkStart w:id="47" w:name="_Ref1484057"/>
      <w:r w:rsidRPr="009B7BC8">
        <w:t xml:space="preserve">Figure </w:t>
      </w:r>
      <w:r w:rsidRPr="009B7BC8">
        <w:fldChar w:fldCharType="begin"/>
      </w:r>
      <w:r w:rsidRPr="009B7BC8">
        <w:instrText xml:space="preserve"> SEQ Figure \* ARABIC </w:instrText>
      </w:r>
      <w:r w:rsidRPr="009B7BC8">
        <w:fldChar w:fldCharType="separate"/>
      </w:r>
      <w:r>
        <w:rPr>
          <w:noProof/>
        </w:rPr>
        <w:t>6</w:t>
      </w:r>
      <w:r w:rsidRPr="009B7BC8">
        <w:fldChar w:fldCharType="end"/>
      </w:r>
      <w:bookmarkEnd w:id="47"/>
      <w:r w:rsidRPr="009B7BC8">
        <w:t xml:space="preserve">: </w:t>
      </w:r>
      <w:r>
        <w:rPr>
          <w:lang w:val="en-US"/>
        </w:rPr>
        <w:t>User throughput for single-panel UE, dual-panel UE transmitting over one or two panels and a quad-panel UE transmitting over one or two panels</w:t>
      </w:r>
      <w:r w:rsidRPr="009B7BC8">
        <w:rPr>
          <w:lang w:val="en-US"/>
        </w:rPr>
        <w:t>.</w:t>
      </w:r>
    </w:p>
    <w:p w14:paraId="35739223" w14:textId="77777777" w:rsidR="00EE2F2E" w:rsidRPr="00EE2F2E" w:rsidRDefault="00EE2F2E" w:rsidP="0003290B">
      <w:pPr>
        <w:pStyle w:val="BodyText"/>
        <w:rPr>
          <w:lang w:val="en-US"/>
        </w:rPr>
      </w:pPr>
    </w:p>
    <w:p w14:paraId="5CE9B5CC" w14:textId="7DF4A1C4" w:rsidR="00EE2F2E" w:rsidRDefault="00EE2F2E" w:rsidP="0003290B">
      <w:pPr>
        <w:pStyle w:val="BodyText"/>
      </w:pPr>
      <w:r>
        <w:t xml:space="preserve">From </w:t>
      </w:r>
      <w:r>
        <w:fldChar w:fldCharType="begin"/>
      </w:r>
      <w:r>
        <w:instrText xml:space="preserve"> REF _Ref1484057 \h </w:instrText>
      </w:r>
      <w:r>
        <w:fldChar w:fldCharType="separate"/>
      </w:r>
      <w:r w:rsidRPr="009B7BC8">
        <w:t xml:space="preserve">Figure </w:t>
      </w:r>
      <w:r>
        <w:rPr>
          <w:noProof/>
        </w:rPr>
        <w:t>6</w:t>
      </w:r>
      <w:r>
        <w:fldChar w:fldCharType="end"/>
      </w:r>
      <w:r>
        <w:t xml:space="preserve">, </w:t>
      </w:r>
      <w:proofErr w:type="gramStart"/>
      <w:r>
        <w:t>it is clear that there</w:t>
      </w:r>
      <w:proofErr w:type="gramEnd"/>
      <w:r>
        <w:t xml:space="preserve"> is no gain in transmitting simultaneously over 2 panels for a UE with 2 panels, and very small gains in transmitting simultaneously over 2 panels for a UE with 4 panels. In contrast, there is a clear gain in increasing the number of panels.</w:t>
      </w:r>
    </w:p>
    <w:p w14:paraId="2CEECF72" w14:textId="76CDC92D" w:rsidR="00AE571B" w:rsidRDefault="00AE571B" w:rsidP="0003290B">
      <w:pPr>
        <w:pStyle w:val="BodyText"/>
      </w:pPr>
      <w:r>
        <w:t xml:space="preserve">In our understanding, specifying simultaneous transmission over multiple panels is complicated. We note that there are still unclarities on how to define the power scaling for the basic Rel-15 transmissions. We also note that the basic UL scheduling mechanism in Rel-15 is overly complicated and signalling heavy, which has motivated the study of signalling enhancements. </w:t>
      </w:r>
      <w:r>
        <w:t xml:space="preserve">Introducing another level of complexity </w:t>
      </w:r>
      <w:r>
        <w:t>in both the</w:t>
      </w:r>
      <w:r w:rsidR="006D622D">
        <w:t>se</w:t>
      </w:r>
      <w:r>
        <w:t xml:space="preserve"> aspect</w:t>
      </w:r>
      <w:r w:rsidR="006D622D">
        <w:t>s</w:t>
      </w:r>
      <w:r>
        <w:t xml:space="preserve"> </w:t>
      </w:r>
      <w:r>
        <w:t>would seem inappropriate.</w:t>
      </w:r>
    </w:p>
    <w:p w14:paraId="3F96D64D" w14:textId="6D703349" w:rsidR="0003290B" w:rsidRPr="009B7BC8" w:rsidRDefault="00AE571B" w:rsidP="0003290B">
      <w:pPr>
        <w:pStyle w:val="BodyText"/>
      </w:pPr>
      <w:r>
        <w:t>Based on the foreseen complexity and the fact that the feature gives no or small gains as shown in</w:t>
      </w:r>
      <w:r w:rsidR="0003290B" w:rsidRPr="009B7BC8">
        <w:t xml:space="preserve"> </w:t>
      </w:r>
      <w:r w:rsidR="0003290B" w:rsidRPr="009B7BC8">
        <w:fldChar w:fldCharType="begin"/>
      </w:r>
      <w:r w:rsidR="0003290B" w:rsidRPr="009B7BC8">
        <w:instrText xml:space="preserve"> REF _Ref534719507 \r \h </w:instrText>
      </w:r>
      <w:r w:rsidR="00C004F3" w:rsidRPr="009B7BC8">
        <w:instrText xml:space="preserve"> \* MERGEFORMAT </w:instrText>
      </w:r>
      <w:r w:rsidR="0003290B" w:rsidRPr="009B7BC8">
        <w:fldChar w:fldCharType="separate"/>
      </w:r>
      <w:r w:rsidR="00EE2F2E">
        <w:t>[4]</w:t>
      </w:r>
      <w:r w:rsidR="0003290B" w:rsidRPr="009B7BC8">
        <w:fldChar w:fldCharType="end"/>
      </w:r>
      <w:r w:rsidR="00EE2F2E">
        <w:t xml:space="preserve"> and </w:t>
      </w:r>
      <w:r w:rsidR="00EE2F2E">
        <w:fldChar w:fldCharType="begin"/>
      </w:r>
      <w:r w:rsidR="00EE2F2E">
        <w:instrText xml:space="preserve"> REF _Ref1483881 \r \h </w:instrText>
      </w:r>
      <w:r w:rsidR="00EE2F2E">
        <w:fldChar w:fldCharType="separate"/>
      </w:r>
      <w:r w:rsidR="00EE2F2E">
        <w:t>[5]</w:t>
      </w:r>
      <w:r w:rsidR="00EE2F2E">
        <w:fldChar w:fldCharType="end"/>
      </w:r>
      <w:r w:rsidR="0003290B" w:rsidRPr="009B7BC8">
        <w:t>, we propose</w:t>
      </w:r>
    </w:p>
    <w:p w14:paraId="18A81C1F" w14:textId="77777777" w:rsidR="0003290B" w:rsidRPr="009B7BC8" w:rsidRDefault="0003290B" w:rsidP="0003290B">
      <w:pPr>
        <w:pStyle w:val="Proposal"/>
      </w:pPr>
      <w:bookmarkStart w:id="48" w:name="_Toc528954520"/>
      <w:bookmarkStart w:id="49" w:name="_Toc534987238"/>
      <w:bookmarkStart w:id="50" w:name="_Toc1484221"/>
      <w:r w:rsidRPr="009B7BC8">
        <w:t>Do not introduce support of simultaneous transmission over multiple UE antenna panels.</w:t>
      </w:r>
      <w:bookmarkEnd w:id="48"/>
      <w:bookmarkEnd w:id="49"/>
      <w:bookmarkEnd w:id="50"/>
    </w:p>
    <w:p w14:paraId="31F4AC49" w14:textId="77777777" w:rsidR="00ED5D56" w:rsidRDefault="00ED5D56" w:rsidP="00ED5D56">
      <w:pPr>
        <w:pStyle w:val="Heading2"/>
      </w:pPr>
      <w:r>
        <w:t>2.4</w:t>
      </w:r>
      <w:r>
        <w:tab/>
        <w:t>Link recovery on SCell</w:t>
      </w:r>
    </w:p>
    <w:p w14:paraId="12823FC5" w14:textId="2C63A337" w:rsidR="00ED5D56" w:rsidRDefault="00ED5D56" w:rsidP="00ED5D56">
      <w:pPr>
        <w:pStyle w:val="BodyText"/>
      </w:pPr>
      <w:r>
        <w:t xml:space="preserve">Beam failure recovery was specified in Release-15. The main idea was that the UE would detect that the beams at the gNB and/or UE have been mis-aligned, implying that the NW would be unable to reach the UE. In this situation, the UE would search for a new RS, which fulfils a certain criterion. If such an RS is found, the UE would use that RS as a reference to perform contention-free or contention-based random access to the cell. The NW would then proceed to re-establish connection with the UE using the properties of the </w:t>
      </w:r>
      <w:proofErr w:type="gramStart"/>
      <w:r>
        <w:t>random access</w:t>
      </w:r>
      <w:proofErr w:type="gramEnd"/>
      <w:r>
        <w:t xml:space="preserve"> procedure. In the specification</w:t>
      </w:r>
      <w:r w:rsidR="00E90135">
        <w:t xml:space="preserve"> </w:t>
      </w:r>
      <w:r w:rsidR="00E90135">
        <w:fldChar w:fldCharType="begin"/>
      </w:r>
      <w:r w:rsidR="00E90135">
        <w:instrText xml:space="preserve"> REF _Ref784552 \r \h </w:instrText>
      </w:r>
      <w:r w:rsidR="00E90135">
        <w:fldChar w:fldCharType="separate"/>
      </w:r>
      <w:r w:rsidR="00EE2F2E">
        <w:t>[8]</w:t>
      </w:r>
      <w:r w:rsidR="00E90135">
        <w:fldChar w:fldCharType="end"/>
      </w:r>
      <w:r>
        <w:t>, this procedure is known as</w:t>
      </w:r>
      <w:r w:rsidRPr="000832CB">
        <w:rPr>
          <w:i/>
        </w:rPr>
        <w:t xml:space="preserve"> link recovery</w:t>
      </w:r>
      <w:r>
        <w:t xml:space="preserve">. </w:t>
      </w:r>
    </w:p>
    <w:p w14:paraId="29D5147A" w14:textId="77777777" w:rsidR="00ED5D56" w:rsidRDefault="00ED5D56" w:rsidP="00ED5D56">
      <w:pPr>
        <w:pStyle w:val="BodyText"/>
      </w:pPr>
      <w:r>
        <w:t>Although link failure recovery is much faster than the RRC re-establishment that follows radio link failure, the procedure is not extremely fast: once a UE moves out of coverage, it will take ~150ms before the UE has completed a (potentially successful) link recovery:</w:t>
      </w:r>
    </w:p>
    <w:p w14:paraId="6E7F50BA" w14:textId="77777777" w:rsidR="00ED5D56" w:rsidRDefault="00ED5D56" w:rsidP="00ED5D56">
      <w:pPr>
        <w:pStyle w:val="Observation"/>
      </w:pPr>
      <w:bookmarkStart w:id="51" w:name="_Toc528954508"/>
      <w:bookmarkStart w:id="52" w:name="_Toc534987219"/>
      <w:bookmarkStart w:id="53" w:name="_Toc1484206"/>
      <w:r>
        <w:t>Completing link recovery takes around 150ms, from the time when the beam is lost, until a new beam is operational.</w:t>
      </w:r>
      <w:bookmarkEnd w:id="51"/>
      <w:bookmarkEnd w:id="52"/>
      <w:bookmarkEnd w:id="53"/>
    </w:p>
    <w:p w14:paraId="2548E98E" w14:textId="19560586" w:rsidR="00ED5D56" w:rsidRDefault="00ED5D56" w:rsidP="00ED5D56">
      <w:pPr>
        <w:pStyle w:val="BodyText"/>
      </w:pPr>
      <w:r>
        <w:t xml:space="preserve">More details on the derivation of this latency can be found in </w:t>
      </w:r>
      <w:r>
        <w:fldChar w:fldCharType="begin"/>
      </w:r>
      <w:r>
        <w:instrText xml:space="preserve"> REF _Ref534704331 \r \h </w:instrText>
      </w:r>
      <w:r>
        <w:fldChar w:fldCharType="separate"/>
      </w:r>
      <w:r w:rsidR="00EE2F2E">
        <w:t>[6]</w:t>
      </w:r>
      <w:r>
        <w:fldChar w:fldCharType="end"/>
      </w:r>
      <w:r>
        <w:t xml:space="preserve">. Note that this is </w:t>
      </w:r>
      <w:r w:rsidRPr="005F4209">
        <w:rPr>
          <w:i/>
        </w:rPr>
        <w:t xml:space="preserve">not </w:t>
      </w:r>
      <w:r>
        <w:t>an issue of configuration but follows from the properties of the channel and the RAN4 requirements related to the estimation at low SINR.</w:t>
      </w:r>
    </w:p>
    <w:p w14:paraId="571D6CBF" w14:textId="78645CFB" w:rsidR="000040F2" w:rsidRDefault="000040F2" w:rsidP="00ED5D56">
      <w:pPr>
        <w:pStyle w:val="BodyText"/>
      </w:pPr>
      <w:r>
        <w:t xml:space="preserve">The description of link recovery on SCell in the WID </w:t>
      </w:r>
      <w:r>
        <w:fldChar w:fldCharType="begin"/>
      </w:r>
      <w:r>
        <w:instrText xml:space="preserve"> REF _Ref525282673 \r \h </w:instrText>
      </w:r>
      <w:r>
        <w:fldChar w:fldCharType="separate"/>
      </w:r>
      <w:r w:rsidR="00EE2F2E">
        <w:t>[1]</w:t>
      </w:r>
      <w:r>
        <w:fldChar w:fldCharType="end"/>
      </w:r>
      <w:r w:rsidR="006815E9">
        <w:t xml:space="preserve"> </w:t>
      </w:r>
      <w:r>
        <w:t xml:space="preserve">is quite broad: many deployment scenarios are covered: the PCell can be in either FR1 or FR2, and the SCell may be DL-only. In our understanding, the RAN1 solutions are agnostic to FR1 or FR2 operation, whereas the requirement to operate in DL-only </w:t>
      </w:r>
      <w:proofErr w:type="spellStart"/>
      <w:r>
        <w:t>SCells</w:t>
      </w:r>
      <w:proofErr w:type="spellEnd"/>
      <w:r>
        <w:t xml:space="preserve"> provides some limitations in what solutions are possible.</w:t>
      </w:r>
    </w:p>
    <w:p w14:paraId="0A950BBD" w14:textId="446C4B8C" w:rsidR="00285054" w:rsidRDefault="00285054" w:rsidP="00ED5D56">
      <w:pPr>
        <w:pStyle w:val="BodyText"/>
      </w:pPr>
      <w:r>
        <w:t>In RAN1# AdHoc1901, the following agreement was made</w:t>
      </w:r>
    </w:p>
    <w:p w14:paraId="099B1BB8" w14:textId="271D6DB8" w:rsidR="00285054" w:rsidRDefault="00285054" w:rsidP="00ED5D56">
      <w:pPr>
        <w:pStyle w:val="BodyText"/>
      </w:pPr>
      <w:r>
        <w:rPr>
          <w:noProof/>
        </w:rPr>
        <mc:AlternateContent>
          <mc:Choice Requires="wps">
            <w:drawing>
              <wp:inline distT="0" distB="0" distL="0" distR="0" wp14:anchorId="2F06FBCB" wp14:editId="271384EC">
                <wp:extent cx="6143625" cy="1104900"/>
                <wp:effectExtent l="0" t="0" r="28575" b="22860"/>
                <wp:docPr id="11" name="Text Box 11"/>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75CB13D4" w14:textId="77777777" w:rsidR="00EE2F2E" w:rsidRPr="00E00C09" w:rsidRDefault="00EE2F2E" w:rsidP="00751813">
                            <w:pPr>
                              <w:rPr>
                                <w:b/>
                                <w:highlight w:val="green"/>
                                <w:lang w:eastAsia="x-none"/>
                              </w:rPr>
                            </w:pPr>
                            <w:r w:rsidRPr="00E00C09">
                              <w:rPr>
                                <w:b/>
                                <w:highlight w:val="green"/>
                                <w:lang w:eastAsia="x-none"/>
                              </w:rPr>
                              <w:t>Agreement</w:t>
                            </w:r>
                          </w:p>
                          <w:p w14:paraId="0AC49691" w14:textId="77777777" w:rsidR="00EE2F2E" w:rsidRPr="00E00C09" w:rsidRDefault="00EE2F2E" w:rsidP="00751813">
                            <w:pPr>
                              <w:pStyle w:val="ListParagraph"/>
                              <w:ind w:left="0"/>
                              <w:jc w:val="both"/>
                            </w:pPr>
                            <w:r w:rsidRPr="00E00C09">
                              <w:t>For SCell BFR</w:t>
                            </w:r>
                          </w:p>
                          <w:p w14:paraId="32D0F78B"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Decide BFRQ solution for BFR on SCell with DL only first, PCell in FR1+FR2</w:t>
                            </w:r>
                          </w:p>
                          <w:p w14:paraId="3DCC9CB6" w14:textId="5008ABCF" w:rsidR="00EE2F2E" w:rsidRPr="00751813" w:rsidRDefault="00EE2F2E" w:rsidP="00751813">
                            <w:pPr>
                              <w:pStyle w:val="ListParagraph"/>
                              <w:numPr>
                                <w:ilvl w:val="0"/>
                                <w:numId w:val="34"/>
                              </w:numPr>
                              <w:overflowPunct/>
                              <w:autoSpaceDE/>
                              <w:autoSpaceDN/>
                              <w:adjustRightInd/>
                              <w:contextualSpacing/>
                              <w:jc w:val="both"/>
                              <w:textAlignment w:val="auto"/>
                            </w:pPr>
                            <w:r w:rsidRPr="00E00C09">
                              <w:t>Above is to facilitate RAN1 discussion but not to prioritize certain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F06FBCB" id="Text Box 11" o:spid="_x0000_s1028"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" fillcolor="white [3201]" strokeweight=".5pt">
                <v:textbox style="mso-fit-shape-to-text:t">
                  <w:txbxContent>
                    <w:p w14:paraId="75CB13D4" w14:textId="77777777" w:rsidR="00EE2F2E" w:rsidRPr="00E00C09" w:rsidRDefault="00EE2F2E" w:rsidP="00751813">
                      <w:pPr>
                        <w:rPr>
                          <w:b/>
                          <w:highlight w:val="green"/>
                          <w:lang w:eastAsia="x-none"/>
                        </w:rPr>
                      </w:pPr>
                      <w:r w:rsidRPr="00E00C09">
                        <w:rPr>
                          <w:b/>
                          <w:highlight w:val="green"/>
                          <w:lang w:eastAsia="x-none"/>
                        </w:rPr>
                        <w:t>Agreement</w:t>
                      </w:r>
                    </w:p>
                    <w:p w14:paraId="0AC49691" w14:textId="77777777" w:rsidR="00EE2F2E" w:rsidRPr="00E00C09" w:rsidRDefault="00EE2F2E" w:rsidP="00751813">
                      <w:pPr>
                        <w:pStyle w:val="ListParagraph"/>
                        <w:ind w:left="0"/>
                        <w:jc w:val="both"/>
                      </w:pPr>
                      <w:r w:rsidRPr="00E00C09">
                        <w:t>For SCell BFR</w:t>
                      </w:r>
                    </w:p>
                    <w:p w14:paraId="32D0F78B"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Decide BFRQ solution for BFR on SCell with DL only first, PCell in FR1+FR2</w:t>
                      </w:r>
                    </w:p>
                    <w:p w14:paraId="3DCC9CB6" w14:textId="5008ABCF" w:rsidR="00EE2F2E" w:rsidRPr="00751813" w:rsidRDefault="00EE2F2E" w:rsidP="00751813">
                      <w:pPr>
                        <w:pStyle w:val="ListParagraph"/>
                        <w:numPr>
                          <w:ilvl w:val="0"/>
                          <w:numId w:val="34"/>
                        </w:numPr>
                        <w:overflowPunct/>
                        <w:autoSpaceDE/>
                        <w:autoSpaceDN/>
                        <w:adjustRightInd/>
                        <w:contextualSpacing/>
                        <w:jc w:val="both"/>
                        <w:textAlignment w:val="auto"/>
                      </w:pPr>
                      <w:r w:rsidRPr="00E00C09">
                        <w:t>Above is to facilitate RAN1 discussion but not to prioritize certain scenarios</w:t>
                      </w:r>
                    </w:p>
                  </w:txbxContent>
                </v:textbox>
                <w10:anchorlock/>
              </v:shape>
            </w:pict>
          </mc:Fallback>
        </mc:AlternateContent>
      </w:r>
    </w:p>
    <w:p w14:paraId="4D680B5A" w14:textId="7B70539E" w:rsidR="00751813" w:rsidRDefault="00751813" w:rsidP="00ED5D56">
      <w:pPr>
        <w:pStyle w:val="BodyText"/>
      </w:pPr>
      <w:r>
        <w:t xml:space="preserve">From the above agreement, RAN1 should design a solution for DL-only </w:t>
      </w:r>
      <w:proofErr w:type="spellStart"/>
      <w:r>
        <w:t>SCells</w:t>
      </w:r>
      <w:proofErr w:type="spellEnd"/>
      <w:r>
        <w:t xml:space="preserve"> first, whereas a subsequent solution for UL/DL </w:t>
      </w:r>
      <w:proofErr w:type="spellStart"/>
      <w:r>
        <w:t>SCells</w:t>
      </w:r>
      <w:proofErr w:type="spellEnd"/>
      <w:r>
        <w:t xml:space="preserve"> can be designed later. Following this guidance from RAN1 AdHoc1901, we will only discuss a solution for DL-only </w:t>
      </w:r>
      <w:proofErr w:type="spellStart"/>
      <w:r>
        <w:t>SCells</w:t>
      </w:r>
      <w:proofErr w:type="spellEnd"/>
      <w:r>
        <w:t xml:space="preserve"> in the contribution. </w:t>
      </w:r>
    </w:p>
    <w:p w14:paraId="725D7BE8" w14:textId="77777777" w:rsidR="00ED5D56" w:rsidRDefault="00ED5D56" w:rsidP="00ED5D56">
      <w:pPr>
        <w:pStyle w:val="Heading3"/>
      </w:pPr>
      <w:r>
        <w:t>2.4.1</w:t>
      </w:r>
      <w:r>
        <w:tab/>
        <w:t>Link failure detection</w:t>
      </w:r>
    </w:p>
    <w:p w14:paraId="0767701E" w14:textId="401AE871" w:rsidR="00ED5D56" w:rsidRDefault="00ED5D56" w:rsidP="00ED5D56">
      <w:pPr>
        <w:pStyle w:val="BodyText"/>
      </w:pPr>
      <w:r>
        <w:t xml:space="preserve">In CA, the UE can be configured with many </w:t>
      </w:r>
      <w:proofErr w:type="spellStart"/>
      <w:r>
        <w:t>SCells</w:t>
      </w:r>
      <w:proofErr w:type="spellEnd"/>
      <w:r>
        <w:t xml:space="preserve">. The RRC specification </w:t>
      </w:r>
      <w:r w:rsidR="00751813">
        <w:fldChar w:fldCharType="begin"/>
      </w:r>
      <w:r w:rsidR="00751813">
        <w:instrText xml:space="preserve"> REF _Ref786323 \r \h </w:instrText>
      </w:r>
      <w:r w:rsidR="00751813">
        <w:fldChar w:fldCharType="separate"/>
      </w:r>
      <w:r w:rsidR="00EE2F2E">
        <w:t>[12]</w:t>
      </w:r>
      <w:r w:rsidR="00751813">
        <w:fldChar w:fldCharType="end"/>
      </w:r>
      <w:r w:rsidR="00751813">
        <w:t xml:space="preserve"> </w:t>
      </w:r>
      <w:r>
        <w:t xml:space="preserve">supports up to 31 </w:t>
      </w:r>
      <w:proofErr w:type="spellStart"/>
      <w:r>
        <w:t>SCells</w:t>
      </w:r>
      <w:proofErr w:type="spellEnd"/>
      <w:r>
        <w:t xml:space="preserve">, and it is quite likely that many </w:t>
      </w:r>
      <w:proofErr w:type="spellStart"/>
      <w:r>
        <w:t>SCells</w:t>
      </w:r>
      <w:proofErr w:type="spellEnd"/>
      <w:r>
        <w:t xml:space="preserve"> will be deployed, already early. For link recovery to be a useful feature, it is important that it is possible to monitor the quality of all configured </w:t>
      </w:r>
      <w:proofErr w:type="spellStart"/>
      <w:r>
        <w:t>SCells</w:t>
      </w:r>
      <w:proofErr w:type="spellEnd"/>
      <w:r>
        <w:t xml:space="preserve">: it is not possible to select a subset of the </w:t>
      </w:r>
      <w:proofErr w:type="spellStart"/>
      <w:r>
        <w:t>SCells</w:t>
      </w:r>
      <w:proofErr w:type="spellEnd"/>
      <w:r>
        <w:t xml:space="preserve"> to monitor. Hence, we propose:</w:t>
      </w:r>
    </w:p>
    <w:p w14:paraId="2644D3B1" w14:textId="77777777" w:rsidR="00ED5D56" w:rsidRDefault="00ED5D56" w:rsidP="00ED5D56">
      <w:pPr>
        <w:pStyle w:val="Proposal"/>
        <w:overflowPunct/>
        <w:autoSpaceDE/>
        <w:autoSpaceDN/>
        <w:adjustRightInd/>
        <w:spacing w:line="259" w:lineRule="auto"/>
        <w:textAlignment w:val="auto"/>
      </w:pPr>
      <w:bookmarkStart w:id="54" w:name="_Ref524682392"/>
      <w:bookmarkStart w:id="55" w:name="_Toc524704642"/>
      <w:bookmarkStart w:id="56" w:name="_Toc528954521"/>
      <w:bookmarkStart w:id="57" w:name="_Toc534987240"/>
      <w:bookmarkStart w:id="58" w:name="_Toc1484222"/>
      <w:r>
        <w:t xml:space="preserve">A UE can be configured to perform link recovery on all configured </w:t>
      </w:r>
      <w:proofErr w:type="spellStart"/>
      <w:r>
        <w:t>SCells</w:t>
      </w:r>
      <w:proofErr w:type="spellEnd"/>
      <w:r>
        <w:t>.</w:t>
      </w:r>
      <w:bookmarkEnd w:id="54"/>
      <w:bookmarkEnd w:id="55"/>
      <w:bookmarkEnd w:id="56"/>
      <w:bookmarkEnd w:id="57"/>
      <w:bookmarkEnd w:id="58"/>
    </w:p>
    <w:p w14:paraId="1C4B5AB2" w14:textId="504A7D0B" w:rsidR="00F6042C" w:rsidRDefault="00217CEF" w:rsidP="00ED5D56">
      <w:pPr>
        <w:pStyle w:val="BodyText"/>
      </w:pPr>
      <w:r>
        <w:t xml:space="preserve">We realize that the BFD monitoring may be complex for the UE, so the number of </w:t>
      </w:r>
      <w:proofErr w:type="spellStart"/>
      <w:r>
        <w:t>SCells</w:t>
      </w:r>
      <w:proofErr w:type="spellEnd"/>
      <w:r>
        <w:t xml:space="preserve"> a UE supports may be limited by a UE capability</w:t>
      </w:r>
      <w:r w:rsidR="00ED5D56">
        <w:t>.</w:t>
      </w:r>
    </w:p>
    <w:p w14:paraId="3979E7E5" w14:textId="48203B8B" w:rsidR="00ED5D56" w:rsidRDefault="00F6042C" w:rsidP="00ED5D56">
      <w:pPr>
        <w:pStyle w:val="BodyText"/>
      </w:pPr>
      <w:r>
        <w:lastRenderedPageBreak/>
        <w:t xml:space="preserve">In RAN1 AdHoc1901, there was a discussion on how the </w:t>
      </w:r>
      <w:r w:rsidR="00422AE6">
        <w:t>BFD RS can be configured, and the following agreement was made:</w:t>
      </w:r>
    </w:p>
    <w:p w14:paraId="2F960E9B" w14:textId="77777777" w:rsidR="00422AE6" w:rsidRDefault="00422AE6" w:rsidP="00422AE6">
      <w:pPr>
        <w:pStyle w:val="BodyText"/>
      </w:pPr>
      <w:r>
        <w:rPr>
          <w:noProof/>
        </w:rPr>
        <mc:AlternateContent>
          <mc:Choice Requires="wps">
            <w:drawing>
              <wp:inline distT="0" distB="0" distL="0" distR="0" wp14:anchorId="2ABB1312" wp14:editId="65D76D4F">
                <wp:extent cx="6143625" cy="1104900"/>
                <wp:effectExtent l="0" t="0" r="28575" b="22860"/>
                <wp:docPr id="14" name="Text Box 14"/>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70D9652C" w14:textId="77777777" w:rsidR="00EE2F2E" w:rsidRPr="00E00C09" w:rsidRDefault="00EE2F2E" w:rsidP="00422AE6">
                            <w:pPr>
                              <w:jc w:val="both"/>
                              <w:rPr>
                                <w:b/>
                                <w:highlight w:val="green"/>
                              </w:rPr>
                            </w:pPr>
                            <w:r w:rsidRPr="00E00C09">
                              <w:rPr>
                                <w:b/>
                                <w:highlight w:val="green"/>
                              </w:rPr>
                              <w:t>Agreement</w:t>
                            </w:r>
                          </w:p>
                          <w:p w14:paraId="5F0B4BBC" w14:textId="77777777" w:rsidR="00EE2F2E" w:rsidRPr="00E00C09" w:rsidRDefault="00EE2F2E" w:rsidP="00422AE6">
                            <w:pPr>
                              <w:pStyle w:val="ListParagraph"/>
                              <w:numPr>
                                <w:ilvl w:val="0"/>
                                <w:numId w:val="34"/>
                              </w:numPr>
                              <w:overflowPunct/>
                              <w:autoSpaceDE/>
                              <w:autoSpaceDN/>
                              <w:adjustRightInd/>
                              <w:contextualSpacing/>
                              <w:jc w:val="both"/>
                              <w:textAlignment w:val="auto"/>
                            </w:pPr>
                            <w:r w:rsidRPr="00E00C09">
                              <w:t xml:space="preserve">SCell BFD is based on periodic 1-port CSI-RS, which can be configured explicitly by RRC or implicitly by TCI state. </w:t>
                            </w:r>
                          </w:p>
                          <w:p w14:paraId="4F6543C9" w14:textId="77777777" w:rsidR="00EE2F2E" w:rsidRPr="00E00C09" w:rsidRDefault="00EE2F2E" w:rsidP="00422AE6">
                            <w:pPr>
                              <w:pStyle w:val="ListParagraph"/>
                              <w:numPr>
                                <w:ilvl w:val="0"/>
                                <w:numId w:val="34"/>
                              </w:numPr>
                              <w:overflowPunct/>
                              <w:autoSpaceDE/>
                              <w:autoSpaceDN/>
                              <w:adjustRightInd/>
                              <w:contextualSpacing/>
                              <w:jc w:val="both"/>
                              <w:textAlignment w:val="auto"/>
                            </w:pPr>
                            <w:r w:rsidRPr="00E00C09">
                              <w:t>Down-select one of the following alternatives in RAN1#96:</w:t>
                            </w:r>
                          </w:p>
                          <w:p w14:paraId="7AE663B6" w14:textId="77777777" w:rsidR="00EE2F2E" w:rsidRPr="00E00C09" w:rsidRDefault="00EE2F2E" w:rsidP="00422AE6">
                            <w:pPr>
                              <w:pStyle w:val="ListParagraph"/>
                              <w:numPr>
                                <w:ilvl w:val="1"/>
                                <w:numId w:val="34"/>
                              </w:numPr>
                              <w:overflowPunct/>
                              <w:autoSpaceDE/>
                              <w:autoSpaceDN/>
                              <w:adjustRightInd/>
                              <w:contextualSpacing/>
                              <w:jc w:val="both"/>
                              <w:textAlignment w:val="auto"/>
                            </w:pPr>
                            <w:r w:rsidRPr="00E00C09">
                              <w:t>Alt 1: SCell BFD RS is in current CC</w:t>
                            </w:r>
                          </w:p>
                          <w:p w14:paraId="738C3A52" w14:textId="77777777" w:rsidR="00EE2F2E" w:rsidRPr="00E00C09" w:rsidRDefault="00EE2F2E" w:rsidP="00422AE6">
                            <w:pPr>
                              <w:pStyle w:val="ListParagraph"/>
                              <w:numPr>
                                <w:ilvl w:val="1"/>
                                <w:numId w:val="34"/>
                              </w:numPr>
                              <w:overflowPunct/>
                              <w:autoSpaceDE/>
                              <w:autoSpaceDN/>
                              <w:adjustRightInd/>
                              <w:contextualSpacing/>
                              <w:jc w:val="both"/>
                              <w:textAlignment w:val="auto"/>
                            </w:pPr>
                            <w:r w:rsidRPr="00E00C09">
                              <w:t>Alt 2: SCell BFD RS is in current CC for explicit configuration and can be in current CC or another CC for implicit configuration</w:t>
                            </w:r>
                          </w:p>
                          <w:p w14:paraId="468D29B9" w14:textId="63D43211" w:rsidR="00EE2F2E" w:rsidRPr="00751813" w:rsidRDefault="00EE2F2E" w:rsidP="00422AE6">
                            <w:pPr>
                              <w:pStyle w:val="ListParagraph"/>
                              <w:numPr>
                                <w:ilvl w:val="1"/>
                                <w:numId w:val="34"/>
                              </w:numPr>
                              <w:overflowPunct/>
                              <w:autoSpaceDE/>
                              <w:autoSpaceDN/>
                              <w:adjustRightInd/>
                              <w:contextualSpacing/>
                              <w:jc w:val="both"/>
                              <w:textAlignment w:val="auto"/>
                            </w:pPr>
                            <w:r w:rsidRPr="00E00C09">
                              <w:t>Alt 3: SCell BFD RS can be in current CC or another CC for both explicit and implicit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BB1312" id="Text Box 14" o:spid="_x0000_s1029"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" fillcolor="white [3201]" strokeweight=".5pt">
                <v:textbox style="mso-fit-shape-to-text:t">
                  <w:txbxContent>
                    <w:p w14:paraId="70D9652C" w14:textId="77777777" w:rsidR="00EE2F2E" w:rsidRPr="00E00C09" w:rsidRDefault="00EE2F2E" w:rsidP="00422AE6">
                      <w:pPr>
                        <w:jc w:val="both"/>
                        <w:rPr>
                          <w:b/>
                          <w:highlight w:val="green"/>
                        </w:rPr>
                      </w:pPr>
                      <w:r w:rsidRPr="00E00C09">
                        <w:rPr>
                          <w:b/>
                          <w:highlight w:val="green"/>
                        </w:rPr>
                        <w:t>Agreement</w:t>
                      </w:r>
                    </w:p>
                    <w:p w14:paraId="5F0B4BBC" w14:textId="77777777" w:rsidR="00EE2F2E" w:rsidRPr="00E00C09" w:rsidRDefault="00EE2F2E" w:rsidP="00422AE6">
                      <w:pPr>
                        <w:pStyle w:val="ListParagraph"/>
                        <w:numPr>
                          <w:ilvl w:val="0"/>
                          <w:numId w:val="34"/>
                        </w:numPr>
                        <w:overflowPunct/>
                        <w:autoSpaceDE/>
                        <w:autoSpaceDN/>
                        <w:adjustRightInd/>
                        <w:contextualSpacing/>
                        <w:jc w:val="both"/>
                        <w:textAlignment w:val="auto"/>
                      </w:pPr>
                      <w:r w:rsidRPr="00E00C09">
                        <w:t xml:space="preserve">SCell BFD is based on periodic 1-port CSI-RS, which can be configured explicitly by RRC or implicitly by TCI state. </w:t>
                      </w:r>
                    </w:p>
                    <w:p w14:paraId="4F6543C9" w14:textId="77777777" w:rsidR="00EE2F2E" w:rsidRPr="00E00C09" w:rsidRDefault="00EE2F2E" w:rsidP="00422AE6">
                      <w:pPr>
                        <w:pStyle w:val="ListParagraph"/>
                        <w:numPr>
                          <w:ilvl w:val="0"/>
                          <w:numId w:val="34"/>
                        </w:numPr>
                        <w:overflowPunct/>
                        <w:autoSpaceDE/>
                        <w:autoSpaceDN/>
                        <w:adjustRightInd/>
                        <w:contextualSpacing/>
                        <w:jc w:val="both"/>
                        <w:textAlignment w:val="auto"/>
                      </w:pPr>
                      <w:r w:rsidRPr="00E00C09">
                        <w:t>Down-select one of the following alternatives in RAN1#96:</w:t>
                      </w:r>
                    </w:p>
                    <w:p w14:paraId="7AE663B6" w14:textId="77777777" w:rsidR="00EE2F2E" w:rsidRPr="00E00C09" w:rsidRDefault="00EE2F2E" w:rsidP="00422AE6">
                      <w:pPr>
                        <w:pStyle w:val="ListParagraph"/>
                        <w:numPr>
                          <w:ilvl w:val="1"/>
                          <w:numId w:val="34"/>
                        </w:numPr>
                        <w:overflowPunct/>
                        <w:autoSpaceDE/>
                        <w:autoSpaceDN/>
                        <w:adjustRightInd/>
                        <w:contextualSpacing/>
                        <w:jc w:val="both"/>
                        <w:textAlignment w:val="auto"/>
                      </w:pPr>
                      <w:r w:rsidRPr="00E00C09">
                        <w:t>Alt 1: SCell BFD RS is in current CC</w:t>
                      </w:r>
                    </w:p>
                    <w:p w14:paraId="738C3A52" w14:textId="77777777" w:rsidR="00EE2F2E" w:rsidRPr="00E00C09" w:rsidRDefault="00EE2F2E" w:rsidP="00422AE6">
                      <w:pPr>
                        <w:pStyle w:val="ListParagraph"/>
                        <w:numPr>
                          <w:ilvl w:val="1"/>
                          <w:numId w:val="34"/>
                        </w:numPr>
                        <w:overflowPunct/>
                        <w:autoSpaceDE/>
                        <w:autoSpaceDN/>
                        <w:adjustRightInd/>
                        <w:contextualSpacing/>
                        <w:jc w:val="both"/>
                        <w:textAlignment w:val="auto"/>
                      </w:pPr>
                      <w:r w:rsidRPr="00E00C09">
                        <w:t>Alt 2: SCell BFD RS is in current CC for explicit configuration and can be in current CC or another CC for implicit configuration</w:t>
                      </w:r>
                    </w:p>
                    <w:p w14:paraId="468D29B9" w14:textId="63D43211" w:rsidR="00EE2F2E" w:rsidRPr="00751813" w:rsidRDefault="00EE2F2E" w:rsidP="00422AE6">
                      <w:pPr>
                        <w:pStyle w:val="ListParagraph"/>
                        <w:numPr>
                          <w:ilvl w:val="1"/>
                          <w:numId w:val="34"/>
                        </w:numPr>
                        <w:overflowPunct/>
                        <w:autoSpaceDE/>
                        <w:autoSpaceDN/>
                        <w:adjustRightInd/>
                        <w:contextualSpacing/>
                        <w:jc w:val="both"/>
                        <w:textAlignment w:val="auto"/>
                      </w:pPr>
                      <w:r w:rsidRPr="00E00C09">
                        <w:t>Alt 3: SCell BFD RS can be in current CC or another CC for both explicit and implicit configuration</w:t>
                      </w:r>
                    </w:p>
                  </w:txbxContent>
                </v:textbox>
                <w10:anchorlock/>
              </v:shape>
            </w:pict>
          </mc:Fallback>
        </mc:AlternateContent>
      </w:r>
    </w:p>
    <w:p w14:paraId="40D50219" w14:textId="5259F2C3" w:rsidR="00422AE6" w:rsidRDefault="00422AE6" w:rsidP="00ED5D56">
      <w:pPr>
        <w:pStyle w:val="BodyText"/>
      </w:pPr>
      <w:r>
        <w:t>We do not see any reason to deviate from the Rel-15 framework for BFD configuration. In our understanding, this corresponds to Alt 2. Hence, we propose</w:t>
      </w:r>
    </w:p>
    <w:p w14:paraId="5FC30CF0" w14:textId="0653069A" w:rsidR="00422AE6" w:rsidRDefault="00422AE6" w:rsidP="00ED5D56">
      <w:pPr>
        <w:pStyle w:val="Proposal"/>
        <w:overflowPunct/>
        <w:autoSpaceDE/>
        <w:autoSpaceDN/>
        <w:adjustRightInd/>
        <w:spacing w:line="259" w:lineRule="auto"/>
        <w:textAlignment w:val="auto"/>
      </w:pPr>
      <w:bookmarkStart w:id="59" w:name="_Toc1484223"/>
      <w:r w:rsidRPr="00422AE6">
        <w:t>SCell BFD RS is in current CC for explicit configuration and can be in current CC or another CC for implicit configuration</w:t>
      </w:r>
      <w:r>
        <w:t>.</w:t>
      </w:r>
      <w:bookmarkEnd w:id="59"/>
    </w:p>
    <w:p w14:paraId="14C217AF" w14:textId="0251C8EB" w:rsidR="00ED5D56" w:rsidRDefault="00ED5D56" w:rsidP="00ED5D56">
      <w:pPr>
        <w:pStyle w:val="Heading3"/>
      </w:pPr>
      <w:r>
        <w:t xml:space="preserve">2.4.2 </w:t>
      </w:r>
      <w:r>
        <w:tab/>
        <w:t>Identification of new beam</w:t>
      </w:r>
    </w:p>
    <w:p w14:paraId="443D6B11" w14:textId="7F1560E7" w:rsidR="00751813" w:rsidRDefault="00751813" w:rsidP="00751813">
      <w:pPr>
        <w:pStyle w:val="BodyText"/>
      </w:pPr>
      <w:r>
        <w:t>The link recovery procedure standardized in Rel-15 includes the mechanism for the UE to identify and convey a new suitable beam to the network. This is called new beam identification (NBI)</w:t>
      </w:r>
    </w:p>
    <w:p w14:paraId="22C6CBD2" w14:textId="219763ED" w:rsidR="00751813" w:rsidRDefault="00751813" w:rsidP="00ED5D56">
      <w:pPr>
        <w:pStyle w:val="BodyText"/>
      </w:pPr>
      <w:r>
        <w:t>In RAN1 AdHoc1901, the following was agreed:</w:t>
      </w:r>
    </w:p>
    <w:p w14:paraId="618EF5C3" w14:textId="77777777" w:rsidR="00751813" w:rsidRDefault="00751813" w:rsidP="00751813">
      <w:pPr>
        <w:pStyle w:val="BodyText"/>
      </w:pPr>
      <w:r>
        <w:rPr>
          <w:noProof/>
        </w:rPr>
        <mc:AlternateContent>
          <mc:Choice Requires="wps">
            <w:drawing>
              <wp:inline distT="0" distB="0" distL="0" distR="0" wp14:anchorId="44771DCB" wp14:editId="28BEDA6D">
                <wp:extent cx="6143625" cy="1104900"/>
                <wp:effectExtent l="0" t="0" r="28575" b="22860"/>
                <wp:docPr id="12" name="Text Box 12"/>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38042390" w14:textId="77777777" w:rsidR="00EE2F2E" w:rsidRPr="00E00C09" w:rsidRDefault="00EE2F2E" w:rsidP="00751813">
                            <w:pPr>
                              <w:jc w:val="both"/>
                              <w:rPr>
                                <w:b/>
                                <w:highlight w:val="green"/>
                              </w:rPr>
                            </w:pPr>
                            <w:r w:rsidRPr="00E00C09">
                              <w:rPr>
                                <w:b/>
                                <w:highlight w:val="green"/>
                              </w:rPr>
                              <w:t>Agreement</w:t>
                            </w:r>
                          </w:p>
                          <w:p w14:paraId="11D514D2" w14:textId="77777777" w:rsidR="00EE2F2E" w:rsidRPr="00E00C09" w:rsidRDefault="00EE2F2E" w:rsidP="00751813">
                            <w:pPr>
                              <w:pStyle w:val="ListParagraph"/>
                              <w:ind w:left="0"/>
                              <w:jc w:val="both"/>
                            </w:pPr>
                            <w:r w:rsidRPr="00E00C09">
                              <w:t>Specification support will be provided for gNB to derive at least the failed CC index during SCell BFR procedure</w:t>
                            </w:r>
                          </w:p>
                          <w:p w14:paraId="368C827F"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FFS: Whether the information is implicitly derived or explicitly conveyed by the UE</w:t>
                            </w:r>
                          </w:p>
                          <w:p w14:paraId="4777238B"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FFS: Whether new beam information should be included</w:t>
                            </w:r>
                          </w:p>
                          <w:p w14:paraId="20A1173C" w14:textId="07DBD483" w:rsidR="00EE2F2E" w:rsidRPr="00751813" w:rsidRDefault="00EE2F2E" w:rsidP="00751813">
                            <w:pPr>
                              <w:pStyle w:val="ListParagraph"/>
                              <w:numPr>
                                <w:ilvl w:val="0"/>
                                <w:numId w:val="34"/>
                              </w:numPr>
                              <w:overflowPunct/>
                              <w:autoSpaceDE/>
                              <w:autoSpaceDN/>
                              <w:adjustRightInd/>
                              <w:contextualSpacing/>
                              <w:jc w:val="both"/>
                              <w:textAlignment w:val="auto"/>
                            </w:pPr>
                            <w:r w:rsidRPr="00E00C09">
                              <w:t>FFS: Details on triggering for transmitting BFRQ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4771DCB" id="Text Box 12" o:spid="_x0000_s1030"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" fillcolor="white [3201]" strokeweight=".5pt">
                <v:textbox style="mso-fit-shape-to-text:t">
                  <w:txbxContent>
                    <w:p w14:paraId="38042390" w14:textId="77777777" w:rsidR="00EE2F2E" w:rsidRPr="00E00C09" w:rsidRDefault="00EE2F2E" w:rsidP="00751813">
                      <w:pPr>
                        <w:jc w:val="both"/>
                        <w:rPr>
                          <w:b/>
                          <w:highlight w:val="green"/>
                        </w:rPr>
                      </w:pPr>
                      <w:r w:rsidRPr="00E00C09">
                        <w:rPr>
                          <w:b/>
                          <w:highlight w:val="green"/>
                        </w:rPr>
                        <w:t>Agreement</w:t>
                      </w:r>
                    </w:p>
                    <w:p w14:paraId="11D514D2" w14:textId="77777777" w:rsidR="00EE2F2E" w:rsidRPr="00E00C09" w:rsidRDefault="00EE2F2E" w:rsidP="00751813">
                      <w:pPr>
                        <w:pStyle w:val="ListParagraph"/>
                        <w:ind w:left="0"/>
                        <w:jc w:val="both"/>
                      </w:pPr>
                      <w:r w:rsidRPr="00E00C09">
                        <w:t>Specification support will be provided for gNB to derive at least the failed CC index during SCell BFR procedure</w:t>
                      </w:r>
                    </w:p>
                    <w:p w14:paraId="368C827F"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FFS: Whether the information is implicitly derived or explicitly conveyed by the UE</w:t>
                      </w:r>
                    </w:p>
                    <w:p w14:paraId="4777238B"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FFS: Whether new beam information should be included</w:t>
                      </w:r>
                    </w:p>
                    <w:p w14:paraId="20A1173C" w14:textId="07DBD483" w:rsidR="00EE2F2E" w:rsidRPr="00751813" w:rsidRDefault="00EE2F2E" w:rsidP="00751813">
                      <w:pPr>
                        <w:pStyle w:val="ListParagraph"/>
                        <w:numPr>
                          <w:ilvl w:val="0"/>
                          <w:numId w:val="34"/>
                        </w:numPr>
                        <w:overflowPunct/>
                        <w:autoSpaceDE/>
                        <w:autoSpaceDN/>
                        <w:adjustRightInd/>
                        <w:contextualSpacing/>
                        <w:jc w:val="both"/>
                        <w:textAlignment w:val="auto"/>
                      </w:pPr>
                      <w:r w:rsidRPr="00E00C09">
                        <w:t>FFS: Details on triggering for transmitting BFRQ</w:t>
                      </w:r>
                    </w:p>
                  </w:txbxContent>
                </v:textbox>
                <w10:anchorlock/>
              </v:shape>
            </w:pict>
          </mc:Fallback>
        </mc:AlternateContent>
      </w:r>
    </w:p>
    <w:p w14:paraId="47E13C23" w14:textId="264D7695" w:rsidR="00751813" w:rsidRDefault="00751813" w:rsidP="00ED5D56">
      <w:pPr>
        <w:pStyle w:val="BodyText"/>
      </w:pPr>
      <w:r>
        <w:t>The next question to answer is if any more information should be conveyed to the gNB during the SCell BFR procedure. Here the following agreement was made in RAN1 ADHoc1901:</w:t>
      </w:r>
    </w:p>
    <w:p w14:paraId="3C504C15" w14:textId="77777777" w:rsidR="00751813" w:rsidRDefault="00751813" w:rsidP="00751813">
      <w:pPr>
        <w:pStyle w:val="BodyText"/>
      </w:pPr>
      <w:r>
        <w:rPr>
          <w:noProof/>
        </w:rPr>
        <mc:AlternateContent>
          <mc:Choice Requires="wps">
            <w:drawing>
              <wp:inline distT="0" distB="0" distL="0" distR="0" wp14:anchorId="6F83898F" wp14:editId="24411B2D">
                <wp:extent cx="6143625" cy="1104900"/>
                <wp:effectExtent l="0" t="0" r="28575" b="22860"/>
                <wp:docPr id="13" name="Text Box 13"/>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6773915D" w14:textId="77777777" w:rsidR="00EE2F2E" w:rsidRPr="00E00C09" w:rsidRDefault="00EE2F2E" w:rsidP="00751813">
                            <w:pPr>
                              <w:rPr>
                                <w:b/>
                                <w:highlight w:val="green"/>
                                <w:lang w:eastAsia="x-none"/>
                              </w:rPr>
                            </w:pPr>
                            <w:r w:rsidRPr="00E00C09">
                              <w:rPr>
                                <w:b/>
                                <w:highlight w:val="green"/>
                                <w:lang w:eastAsia="x-none"/>
                              </w:rPr>
                              <w:t>Agreement</w:t>
                            </w:r>
                          </w:p>
                          <w:p w14:paraId="579C9532" w14:textId="77777777" w:rsidR="00EE2F2E" w:rsidRPr="00E00C09" w:rsidRDefault="00EE2F2E" w:rsidP="00751813">
                            <w:pPr>
                              <w:pStyle w:val="ListParagraph"/>
                              <w:ind w:left="0"/>
                              <w:jc w:val="both"/>
                            </w:pPr>
                            <w:r w:rsidRPr="00E00C09">
                              <w:t>Down-select at least one of the following alternatives:</w:t>
                            </w:r>
                          </w:p>
                          <w:p w14:paraId="2D147509"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Alt 1: For SCell BFR, BFRQ can be transmitted if UE declares beam failure and identifies a new candidate beam.</w:t>
                            </w:r>
                          </w:p>
                          <w:p w14:paraId="04DA93E5"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UE reports new beam information by or after BFRQ</w:t>
                            </w:r>
                          </w:p>
                          <w:p w14:paraId="50685F74"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Alt 2: For SCell BFR, BFRQ can be transmitted if UE declares beam failure.</w:t>
                            </w:r>
                          </w:p>
                          <w:p w14:paraId="4F22C5DF"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UE only indicates beam failure happens by BFRQ</w:t>
                            </w:r>
                          </w:p>
                          <w:p w14:paraId="040DE8F6"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Note: new beam identification can be done by using DL BM procedure</w:t>
                            </w:r>
                          </w:p>
                          <w:p w14:paraId="24AEDCE4"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Alt 3: For SCell BFR, BFRQ can be transmitted if UE declares beam failure</w:t>
                            </w:r>
                          </w:p>
                          <w:p w14:paraId="635CE128"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 xml:space="preserve">UE may report new beam information during BFR procedure </w:t>
                            </w:r>
                          </w:p>
                          <w:p w14:paraId="7D369C8F"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FFS: impact of new beam identification threshold</w:t>
                            </w:r>
                          </w:p>
                          <w:p w14:paraId="332122C5"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Note: It is up to UE whether to do beam failure detection and new beam identification in parallel or not</w:t>
                            </w:r>
                          </w:p>
                          <w:p w14:paraId="193FAD1F"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For Alt1 and Alt3, reference signals for new candidate DL beam(s) are configured, which are based on CSI-RS and/or SSB.</w:t>
                            </w:r>
                          </w:p>
                          <w:p w14:paraId="3AE131AA"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FFS: whether the CSI-RS and/or SSB can be in another CC</w:t>
                            </w:r>
                          </w:p>
                          <w:p w14:paraId="7F4FE051" w14:textId="2EF5AA61" w:rsidR="00EE2F2E" w:rsidRPr="00751813" w:rsidRDefault="00EE2F2E" w:rsidP="00751813">
                            <w:pPr>
                              <w:pStyle w:val="ListParagraph"/>
                              <w:numPr>
                                <w:ilvl w:val="1"/>
                                <w:numId w:val="36"/>
                              </w:numPr>
                              <w:overflowPunct/>
                              <w:autoSpaceDE/>
                              <w:autoSpaceDN/>
                              <w:adjustRightInd/>
                              <w:jc w:val="both"/>
                              <w:textAlignment w:val="auto"/>
                            </w:pPr>
                            <w:r w:rsidRPr="00E00C09">
                              <w:t>FFS: signaling details, e.g. RRC and/or MAC 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83898F" id="Text Box 13" o:spid="_x0000_s1031"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" fillcolor="white [3201]" strokeweight=".5pt">
                <v:textbox style="mso-fit-shape-to-text:t">
                  <w:txbxContent>
                    <w:p w14:paraId="6773915D" w14:textId="77777777" w:rsidR="00EE2F2E" w:rsidRPr="00E00C09" w:rsidRDefault="00EE2F2E" w:rsidP="00751813">
                      <w:pPr>
                        <w:rPr>
                          <w:b/>
                          <w:highlight w:val="green"/>
                          <w:lang w:eastAsia="x-none"/>
                        </w:rPr>
                      </w:pPr>
                      <w:r w:rsidRPr="00E00C09">
                        <w:rPr>
                          <w:b/>
                          <w:highlight w:val="green"/>
                          <w:lang w:eastAsia="x-none"/>
                        </w:rPr>
                        <w:t>Agreement</w:t>
                      </w:r>
                    </w:p>
                    <w:p w14:paraId="579C9532" w14:textId="77777777" w:rsidR="00EE2F2E" w:rsidRPr="00E00C09" w:rsidRDefault="00EE2F2E" w:rsidP="00751813">
                      <w:pPr>
                        <w:pStyle w:val="ListParagraph"/>
                        <w:ind w:left="0"/>
                        <w:jc w:val="both"/>
                      </w:pPr>
                      <w:r w:rsidRPr="00E00C09">
                        <w:t>Down-select at least one of the following alternatives:</w:t>
                      </w:r>
                    </w:p>
                    <w:p w14:paraId="2D147509"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Alt 1: For SCell BFR, BFRQ can be transmitted if UE declares beam failure and identifies a new candidate beam.</w:t>
                      </w:r>
                    </w:p>
                    <w:p w14:paraId="04DA93E5"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UE reports new beam information by or after BFRQ</w:t>
                      </w:r>
                    </w:p>
                    <w:p w14:paraId="50685F74"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Alt 2: For SCell BFR, BFRQ can be transmitted if UE declares beam failure.</w:t>
                      </w:r>
                    </w:p>
                    <w:p w14:paraId="4F22C5DF"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UE only indicates beam failure happens by BFRQ</w:t>
                      </w:r>
                    </w:p>
                    <w:p w14:paraId="040DE8F6"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Note: new beam identification can be done by using DL BM procedure</w:t>
                      </w:r>
                    </w:p>
                    <w:p w14:paraId="24AEDCE4"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Alt 3: For SCell BFR, BFRQ can be transmitted if UE declares beam failure</w:t>
                      </w:r>
                    </w:p>
                    <w:p w14:paraId="635CE128"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 xml:space="preserve">UE may report new beam information during BFR procedure </w:t>
                      </w:r>
                    </w:p>
                    <w:p w14:paraId="7D369C8F"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FFS: impact of new beam identification threshold</w:t>
                      </w:r>
                    </w:p>
                    <w:p w14:paraId="332122C5"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Note: It is up to UE whether to do beam failure detection and new beam identification in parallel or not</w:t>
                      </w:r>
                    </w:p>
                    <w:p w14:paraId="193FAD1F" w14:textId="77777777" w:rsidR="00EE2F2E" w:rsidRPr="00E00C09" w:rsidRDefault="00EE2F2E" w:rsidP="00751813">
                      <w:pPr>
                        <w:pStyle w:val="ListParagraph"/>
                        <w:numPr>
                          <w:ilvl w:val="0"/>
                          <w:numId w:val="34"/>
                        </w:numPr>
                        <w:overflowPunct/>
                        <w:autoSpaceDE/>
                        <w:autoSpaceDN/>
                        <w:adjustRightInd/>
                        <w:contextualSpacing/>
                        <w:jc w:val="both"/>
                        <w:textAlignment w:val="auto"/>
                      </w:pPr>
                      <w:r w:rsidRPr="00E00C09">
                        <w:t>For Alt1 and Alt3, reference signals for new candidate DL beam(s) are configured, which are based on CSI-RS and/or SSB.</w:t>
                      </w:r>
                    </w:p>
                    <w:p w14:paraId="3AE131AA" w14:textId="77777777" w:rsidR="00EE2F2E" w:rsidRPr="00E00C09" w:rsidRDefault="00EE2F2E" w:rsidP="00751813">
                      <w:pPr>
                        <w:pStyle w:val="ListParagraph"/>
                        <w:numPr>
                          <w:ilvl w:val="1"/>
                          <w:numId w:val="36"/>
                        </w:numPr>
                        <w:overflowPunct/>
                        <w:autoSpaceDE/>
                        <w:autoSpaceDN/>
                        <w:adjustRightInd/>
                        <w:jc w:val="both"/>
                        <w:textAlignment w:val="auto"/>
                      </w:pPr>
                      <w:r w:rsidRPr="00E00C09">
                        <w:t>FFS: whether the CSI-RS and/or SSB can be in another CC</w:t>
                      </w:r>
                    </w:p>
                    <w:p w14:paraId="7F4FE051" w14:textId="2EF5AA61" w:rsidR="00EE2F2E" w:rsidRPr="00751813" w:rsidRDefault="00EE2F2E" w:rsidP="00751813">
                      <w:pPr>
                        <w:pStyle w:val="ListParagraph"/>
                        <w:numPr>
                          <w:ilvl w:val="1"/>
                          <w:numId w:val="36"/>
                        </w:numPr>
                        <w:overflowPunct/>
                        <w:autoSpaceDE/>
                        <w:autoSpaceDN/>
                        <w:adjustRightInd/>
                        <w:jc w:val="both"/>
                        <w:textAlignment w:val="auto"/>
                      </w:pPr>
                      <w:r w:rsidRPr="00E00C09">
                        <w:t>FFS: signaling details, e.g. RRC and/or MAC CE</w:t>
                      </w:r>
                    </w:p>
                  </w:txbxContent>
                </v:textbox>
                <w10:anchorlock/>
              </v:shape>
            </w:pict>
          </mc:Fallback>
        </mc:AlternateContent>
      </w:r>
    </w:p>
    <w:p w14:paraId="04CAF2DF" w14:textId="079EAFFE" w:rsidR="00751813" w:rsidRDefault="00751813" w:rsidP="00ED5D56">
      <w:pPr>
        <w:pStyle w:val="BodyText"/>
      </w:pPr>
      <w:r>
        <w:lastRenderedPageBreak/>
        <w:t>In Alt 2, the UE would only report the failed SCell, and not a new suitable beam. Unlike in the PCell BFR standardized in Rel-15, the UE would not perform NBI and report a new suitable beam as part of BFR. In Alt 2, the NW would perform NBI using normal beam reporting and indications.</w:t>
      </w:r>
    </w:p>
    <w:p w14:paraId="18EB0DA6" w14:textId="3256B74C" w:rsidR="00751813" w:rsidRDefault="00751813" w:rsidP="00ED5D56">
      <w:pPr>
        <w:pStyle w:val="BodyText"/>
      </w:pPr>
      <w:r>
        <w:t>There are two main disadvantages with alt 2:</w:t>
      </w:r>
    </w:p>
    <w:p w14:paraId="43C2A32B" w14:textId="6B17C106" w:rsidR="00751813" w:rsidRDefault="00751813" w:rsidP="00751813">
      <w:pPr>
        <w:pStyle w:val="BodyText"/>
        <w:numPr>
          <w:ilvl w:val="0"/>
          <w:numId w:val="37"/>
        </w:numPr>
      </w:pPr>
      <w:r>
        <w:t>Without direct identification of the new best beam, it will take longer before the NW has determined a new suitable beam in the SCell. The NW would have to transmit reference signals in the failed SCell, request reports</w:t>
      </w:r>
      <w:r w:rsidR="0073235C">
        <w:t>, and convey a beam indication to the UE</w:t>
      </w:r>
      <w:r>
        <w:t>.</w:t>
      </w:r>
      <w:r w:rsidR="0073235C">
        <w:t xml:space="preserve"> All the signalling needs to happen over the PCell.</w:t>
      </w:r>
    </w:p>
    <w:p w14:paraId="0954E950" w14:textId="36EA8CA0" w:rsidR="0073235C" w:rsidRDefault="0073235C" w:rsidP="00751813">
      <w:pPr>
        <w:pStyle w:val="BodyText"/>
        <w:numPr>
          <w:ilvl w:val="0"/>
          <w:numId w:val="37"/>
        </w:numPr>
      </w:pPr>
      <w:r>
        <w:t>SCell BFR will only work when cross-carrier scheduling and reporting is configured. The reporting must be triggered from the PCell, and the report must be transmitted over the PCell.</w:t>
      </w:r>
      <w:r w:rsidR="005948A3">
        <w:t xml:space="preserve"> This seems restrictive. </w:t>
      </w:r>
    </w:p>
    <w:p w14:paraId="141F2A67" w14:textId="75107A88" w:rsidR="005948A3" w:rsidRDefault="005948A3" w:rsidP="00ED5D56">
      <w:pPr>
        <w:pStyle w:val="BodyText"/>
      </w:pPr>
      <w:r>
        <w:t>Due to these disadvantages, we propose that new beam information is conveyed during the BFR procedure. To provide the NW with the most information, we prefer alt 3: even if the UE is unable to find a new beam, it is valuable for the NW to learn that the SCell failed:</w:t>
      </w:r>
    </w:p>
    <w:p w14:paraId="45BB441D" w14:textId="7944F4AD" w:rsidR="00ED5D56" w:rsidRDefault="005948A3" w:rsidP="00ED5D56">
      <w:pPr>
        <w:pStyle w:val="Proposal"/>
      </w:pPr>
      <w:bookmarkStart w:id="60" w:name="_Ref790188"/>
      <w:bookmarkStart w:id="61" w:name="_Toc534212081"/>
      <w:bookmarkStart w:id="62" w:name="_Toc534987241"/>
      <w:bookmarkStart w:id="63" w:name="_Toc1484224"/>
      <w:r>
        <w:t>In addition to the identity of the failed SCell, the UE also provides information about any potential new beam to the NW as part of the BFR procedure.</w:t>
      </w:r>
      <w:bookmarkEnd w:id="60"/>
      <w:bookmarkEnd w:id="63"/>
      <w:r>
        <w:t xml:space="preserve"> </w:t>
      </w:r>
      <w:bookmarkEnd w:id="61"/>
      <w:bookmarkEnd w:id="62"/>
    </w:p>
    <w:p w14:paraId="3C30EC85" w14:textId="77777777" w:rsidR="00ED5D56" w:rsidRPr="00233010" w:rsidRDefault="00ED5D56" w:rsidP="00ED5D56">
      <w:pPr>
        <w:pStyle w:val="Heading3"/>
      </w:pPr>
      <w:bookmarkStart w:id="64" w:name="_Hlk525282896"/>
      <w:r>
        <w:t>2.4.3</w:t>
      </w:r>
      <w:r>
        <w:tab/>
        <w:t>Recovering from link failure</w:t>
      </w:r>
    </w:p>
    <w:p w14:paraId="3BEE77F1" w14:textId="2B9466F1" w:rsidR="00ED5D56" w:rsidRDefault="00304FB7" w:rsidP="00ED5D56">
      <w:pPr>
        <w:pStyle w:val="BodyText"/>
      </w:pPr>
      <w:r>
        <w:t xml:space="preserve">Based on the agreement from RAN1 AdHoc1901 and </w:t>
      </w:r>
      <w:r>
        <w:fldChar w:fldCharType="begin"/>
      </w:r>
      <w:r>
        <w:instrText xml:space="preserve"> REF _Ref790188 \r \h </w:instrText>
      </w:r>
      <w:r>
        <w:fldChar w:fldCharType="separate"/>
      </w:r>
      <w:r w:rsidR="00EE2F2E">
        <w:t>Proposal 13</w:t>
      </w:r>
      <w:r>
        <w:fldChar w:fldCharType="end"/>
      </w:r>
      <w:r>
        <w:t xml:space="preserve">, </w:t>
      </w:r>
      <w:r w:rsidR="00ED5D56">
        <w:t>the UE should</w:t>
      </w:r>
      <w:r>
        <w:t>, as part of the BFR procedure,</w:t>
      </w:r>
      <w:r w:rsidR="00ED5D56">
        <w:t xml:space="preserve"> provide the network with information about </w:t>
      </w:r>
    </w:p>
    <w:p w14:paraId="467C3948" w14:textId="77777777" w:rsidR="00ED5D56" w:rsidRDefault="00ED5D56" w:rsidP="00ED5D56">
      <w:pPr>
        <w:pStyle w:val="BodyText"/>
        <w:numPr>
          <w:ilvl w:val="0"/>
          <w:numId w:val="29"/>
        </w:numPr>
      </w:pPr>
      <w:r>
        <w:t xml:space="preserve">which SCell failed </w:t>
      </w:r>
    </w:p>
    <w:p w14:paraId="26AE6C1B" w14:textId="03F595AF" w:rsidR="00ED5D56" w:rsidRDefault="00ED5D56" w:rsidP="00ED5D56">
      <w:pPr>
        <w:pStyle w:val="BodyText"/>
        <w:numPr>
          <w:ilvl w:val="0"/>
          <w:numId w:val="29"/>
        </w:numPr>
      </w:pPr>
      <w:r>
        <w:t xml:space="preserve">a </w:t>
      </w:r>
      <w:r w:rsidR="00304FB7">
        <w:t xml:space="preserve">potential </w:t>
      </w:r>
      <w:r>
        <w:t xml:space="preserve">new beam in the SCell. </w:t>
      </w:r>
    </w:p>
    <w:p w14:paraId="0C75FF55" w14:textId="5BD45FB3" w:rsidR="00ED5D56" w:rsidRDefault="00ED5D56" w:rsidP="00ED5D56">
      <w:pPr>
        <w:pStyle w:val="BodyText"/>
      </w:pPr>
      <w:r>
        <w:t>Fundamentally, there are two ways to convey this information in the link recovery request: either using L1-signa</w:t>
      </w:r>
      <w:r w:rsidR="008672A4">
        <w:t>ll</w:t>
      </w:r>
      <w:r>
        <w:t>ing or MAC CE. So far in the Rel-16 discussion, at least four different ways have been proposed:</w:t>
      </w:r>
    </w:p>
    <w:p w14:paraId="25D12A36" w14:textId="20F889B6" w:rsidR="00ED5D56" w:rsidRDefault="00ED5D56" w:rsidP="00ED5D56">
      <w:pPr>
        <w:pStyle w:val="BodyText"/>
        <w:numPr>
          <w:ilvl w:val="0"/>
          <w:numId w:val="30"/>
        </w:numPr>
      </w:pPr>
      <w:r>
        <w:t xml:space="preserve">Using PRACH, </w:t>
      </w:r>
      <w:proofErr w:type="gramStart"/>
      <w:r>
        <w:t>similar to</w:t>
      </w:r>
      <w:proofErr w:type="gramEnd"/>
      <w:r>
        <w:t xml:space="preserve"> the </w:t>
      </w:r>
      <w:r w:rsidR="008672A4">
        <w:t>PCell</w:t>
      </w:r>
      <w:r>
        <w:t xml:space="preserve"> link recovery solution in Rel-15</w:t>
      </w:r>
    </w:p>
    <w:p w14:paraId="644D1449" w14:textId="77777777" w:rsidR="00ED5D56" w:rsidRDefault="00ED5D56" w:rsidP="00ED5D56">
      <w:pPr>
        <w:pStyle w:val="BodyText"/>
        <w:numPr>
          <w:ilvl w:val="0"/>
          <w:numId w:val="30"/>
        </w:numPr>
      </w:pPr>
      <w:r>
        <w:t xml:space="preserve">Using PUCCH, with a format </w:t>
      </w:r>
      <w:proofErr w:type="gramStart"/>
      <w:r>
        <w:t>similar to</w:t>
      </w:r>
      <w:proofErr w:type="gramEnd"/>
      <w:r>
        <w:t xml:space="preserve"> the scheduling request</w:t>
      </w:r>
    </w:p>
    <w:p w14:paraId="7C1016F9" w14:textId="77777777" w:rsidR="00ED5D56" w:rsidRDefault="00ED5D56" w:rsidP="00ED5D56">
      <w:pPr>
        <w:pStyle w:val="BodyText"/>
        <w:numPr>
          <w:ilvl w:val="0"/>
          <w:numId w:val="30"/>
        </w:numPr>
      </w:pPr>
      <w:r>
        <w:t xml:space="preserve">Using PUCCH, with a reporting format </w:t>
      </w:r>
      <w:proofErr w:type="gramStart"/>
      <w:r>
        <w:t>similar to</w:t>
      </w:r>
      <w:proofErr w:type="gramEnd"/>
      <w:r>
        <w:t xml:space="preserve"> CSI/beam reporting</w:t>
      </w:r>
    </w:p>
    <w:p w14:paraId="104E4239" w14:textId="77777777" w:rsidR="00ED5D56" w:rsidRDefault="00ED5D56" w:rsidP="00ED5D56">
      <w:pPr>
        <w:pStyle w:val="BodyText"/>
        <w:numPr>
          <w:ilvl w:val="0"/>
          <w:numId w:val="30"/>
        </w:numPr>
      </w:pPr>
      <w:r>
        <w:t>Using MAC CE</w:t>
      </w:r>
    </w:p>
    <w:p w14:paraId="254F509D" w14:textId="77777777" w:rsidR="00ED5D56" w:rsidRDefault="00ED5D56" w:rsidP="00ED5D56">
      <w:pPr>
        <w:pStyle w:val="BodyText"/>
        <w:rPr>
          <w:i/>
        </w:rPr>
      </w:pPr>
      <w:r>
        <w:t xml:space="preserve">With solution 1 and 2, the information is conveyed to the NW by assigning one PRACH preamble/PUCCH resource to each combination of SCell/beam. The solution must be dimensioned to handle the situation where the maximum number of </w:t>
      </w:r>
      <w:proofErr w:type="spellStart"/>
      <w:r>
        <w:t>SCells</w:t>
      </w:r>
      <w:proofErr w:type="spellEnd"/>
      <w:r>
        <w:t xml:space="preserve"> is deployed, each with the maximum number of beams. With 31 </w:t>
      </w:r>
      <w:proofErr w:type="spellStart"/>
      <w:r>
        <w:t>SCells</w:t>
      </w:r>
      <w:proofErr w:type="spellEnd"/>
      <w:r>
        <w:t xml:space="preserve"> and 64 beams per SCell, this would require 1984 PRACH preambles/PUCCH resources – per UE. Currently, the UE cannot be configured with that many PRACH/PUCCH resources. Even for a more realistic number of </w:t>
      </w:r>
      <w:proofErr w:type="spellStart"/>
      <w:r>
        <w:t>SCells</w:t>
      </w:r>
      <w:proofErr w:type="spellEnd"/>
      <w:r>
        <w:t xml:space="preserve">/beams, the required number of sequences becomes very large, leading to a huge overhead in case the signalling would be extended to handle these solutions. This clearly illustrates the inefficiency of </w:t>
      </w:r>
      <w:r>
        <w:rPr>
          <w:i/>
        </w:rPr>
        <w:t>sequence modulation.</w:t>
      </w:r>
    </w:p>
    <w:p w14:paraId="6ED44A95" w14:textId="00B38A34" w:rsidR="00ED5D56" w:rsidRPr="00A6308E" w:rsidRDefault="00ED5D56" w:rsidP="00ED5D56">
      <w:pPr>
        <w:pStyle w:val="Observation"/>
      </w:pPr>
      <w:bookmarkStart w:id="65" w:name="_Ref534211992"/>
      <w:bookmarkStart w:id="66" w:name="_Toc534212074"/>
      <w:bookmarkStart w:id="67" w:name="_Toc534987220"/>
      <w:bookmarkStart w:id="68" w:name="_Toc1484207"/>
      <w:r>
        <w:t xml:space="preserve">Solutions based on PRACH and SR-PUCCH require that a large amount of PRACH preambles or PUCCH resources are reserved in the </w:t>
      </w:r>
      <w:r w:rsidR="008672A4">
        <w:t>PCell</w:t>
      </w:r>
      <w:r>
        <w:t>.</w:t>
      </w:r>
      <w:bookmarkEnd w:id="65"/>
      <w:bookmarkEnd w:id="66"/>
      <w:bookmarkEnd w:id="67"/>
      <w:bookmarkEnd w:id="68"/>
      <w:r>
        <w:t xml:space="preserve"> </w:t>
      </w:r>
    </w:p>
    <w:p w14:paraId="613E3521" w14:textId="77777777" w:rsidR="00ED5D56" w:rsidRDefault="00ED5D56" w:rsidP="00ED5D56">
      <w:pPr>
        <w:pStyle w:val="BodyText"/>
      </w:pPr>
      <w:r>
        <w:t xml:space="preserve">Note that Rel-15 supports at most 128 PUCCH resources. Using solution 2 would this require that the number PUCCH resources is extended, leading to larger signalling overhead. Note that MAC CE is also used to indicate PUCCH resources, meaning that the address fields in all MAC CE signalling for PUCCH resources would also have to be extended.  </w:t>
      </w:r>
    </w:p>
    <w:p w14:paraId="2A892EB2" w14:textId="77777777" w:rsidR="00ED5D56" w:rsidRDefault="00ED5D56" w:rsidP="00ED5D56">
      <w:pPr>
        <w:pStyle w:val="BodyText"/>
      </w:pPr>
      <w:r>
        <w:t xml:space="preserve">With solution 3, the intent is to reuse a periodic PUCCH resource that has been configured for reporting. The idea is that the UE should be allowed to replace the configured report content with information about the new suitable beam and failed SCell. Since this format does not rely on sequence modulation, the information can be efficiently encoded. </w:t>
      </w:r>
    </w:p>
    <w:p w14:paraId="6BD1383B" w14:textId="0889A5AB" w:rsidR="00ED5D56" w:rsidRDefault="00ED5D56" w:rsidP="00ED5D56">
      <w:pPr>
        <w:pStyle w:val="BodyText"/>
      </w:pPr>
      <w:r>
        <w:t>However, solution 3 suffers from another type of overhead: it becomes necessary to configure periodic reporting over PUCCH, and to achieve short latency, the period of that PUCCH resource must be short. In many cases, reporting of CSI and RSRP will be based on aperiodic reporting</w:t>
      </w:r>
      <w:r w:rsidR="008672A4">
        <w:t>. I</w:t>
      </w:r>
      <w:r>
        <w:t>t is unnecessary to report CSI when there is no DL data to transmit, and for RSRP (beam) reporting, it is in most cases based on aperiodic CSI-RS</w:t>
      </w:r>
      <w:r w:rsidR="008672A4">
        <w:t xml:space="preserve"> to limit overhead</w:t>
      </w:r>
      <w:r>
        <w:t xml:space="preserve">. </w:t>
      </w:r>
      <w:r w:rsidR="008672A4">
        <w:t>Another disadvantage of solution 3 is that</w:t>
      </w:r>
      <w:r>
        <w:t xml:space="preserve"> it will require that the NW performs blind </w:t>
      </w:r>
      <w:r>
        <w:lastRenderedPageBreak/>
        <w:t xml:space="preserve">detection of the PUCCH content to determine if normal reporting or link failure reporting is performed. Finally, the fact that the UE overrides the reporting configuration may imply that a (potentially more important) CSI report for the </w:t>
      </w:r>
      <w:r w:rsidR="008672A4">
        <w:t>PCell</w:t>
      </w:r>
      <w:r>
        <w:t xml:space="preserve"> is lost.</w:t>
      </w:r>
    </w:p>
    <w:p w14:paraId="546719E8" w14:textId="3EB1338F" w:rsidR="00ED5D56" w:rsidRDefault="00ED5D56" w:rsidP="00ED5D56">
      <w:pPr>
        <w:pStyle w:val="BodyText"/>
      </w:pPr>
      <w:r>
        <w:t xml:space="preserve">Solution 4 has low overhead, since the information is efficiently encoded. No additional resources need to be reserved: the UE will send a normal scheduling request on the </w:t>
      </w:r>
      <w:r w:rsidR="008672A4">
        <w:t>PCell</w:t>
      </w:r>
      <w:r>
        <w:t>, and the subsequent MAC CE will contain the necessary information. It is also quite straightforward to include additional information in the failure report, if necessary.</w:t>
      </w:r>
    </w:p>
    <w:p w14:paraId="1259B778" w14:textId="26D122F8" w:rsidR="00ED5D56" w:rsidRDefault="00ED5D56" w:rsidP="00ED5D56">
      <w:pPr>
        <w:pStyle w:val="Observation"/>
      </w:pPr>
      <w:bookmarkStart w:id="69" w:name="_Toc534212076"/>
      <w:bookmarkStart w:id="70" w:name="_Toc534987221"/>
      <w:bookmarkStart w:id="71" w:name="_Toc1484208"/>
      <w:r>
        <w:t xml:space="preserve">The MAC CE-based link recovery solution has low configuration overhead; the information is efficiently encoded and requires no configuration of additional resources on the </w:t>
      </w:r>
      <w:r w:rsidR="008672A4">
        <w:t>PCell</w:t>
      </w:r>
      <w:r>
        <w:t>.</w:t>
      </w:r>
      <w:bookmarkEnd w:id="69"/>
      <w:bookmarkEnd w:id="70"/>
      <w:bookmarkEnd w:id="71"/>
      <w:r>
        <w:t xml:space="preserve"> </w:t>
      </w:r>
    </w:p>
    <w:bookmarkEnd w:id="64"/>
    <w:p w14:paraId="1BB51EF8" w14:textId="6DA9347D" w:rsidR="00ED5D56" w:rsidRDefault="00F429E2" w:rsidP="00ED5D56">
      <w:pPr>
        <w:pStyle w:val="BodyText"/>
      </w:pPr>
      <w:r>
        <w:t xml:space="preserve">One claimed disadvantage of a MAC CE-based solution is the higher latency. </w:t>
      </w:r>
      <w:r w:rsidR="00ED5D56">
        <w:t xml:space="preserve">In </w:t>
      </w:r>
      <w:r w:rsidR="00ED5D56">
        <w:fldChar w:fldCharType="begin"/>
      </w:r>
      <w:r w:rsidR="00ED5D56">
        <w:instrText xml:space="preserve"> REF _Ref534704331 \r \h </w:instrText>
      </w:r>
      <w:r w:rsidR="00ED5D56">
        <w:fldChar w:fldCharType="separate"/>
      </w:r>
      <w:r w:rsidR="00EE2F2E">
        <w:t>[6]</w:t>
      </w:r>
      <w:r w:rsidR="00ED5D56">
        <w:fldChar w:fldCharType="end"/>
      </w:r>
      <w:r w:rsidR="00ED5D56">
        <w:t>, a detailed analysis of the latency of the four solutions is presented. In this analysis, it is demonstrated that</w:t>
      </w:r>
    </w:p>
    <w:p w14:paraId="0E71CF69" w14:textId="77777777" w:rsidR="00ED5D56" w:rsidRDefault="00ED5D56" w:rsidP="00ED5D56">
      <w:pPr>
        <w:pStyle w:val="Observation"/>
        <w:overflowPunct/>
        <w:autoSpaceDE/>
        <w:autoSpaceDN/>
        <w:adjustRightInd/>
        <w:spacing w:line="259" w:lineRule="auto"/>
        <w:textAlignment w:val="auto"/>
      </w:pPr>
      <w:bookmarkStart w:id="72" w:name="_Ref524704498"/>
      <w:bookmarkStart w:id="73" w:name="_Toc524704638"/>
      <w:bookmarkStart w:id="74" w:name="_Toc528940822"/>
      <w:bookmarkStart w:id="75" w:name="_Toc534212078"/>
      <w:bookmarkStart w:id="76" w:name="_Toc534987223"/>
      <w:bookmarkStart w:id="77" w:name="_Toc1484209"/>
      <w:r>
        <w:t>The latency of the four methods to send the link recovery request is similar and depends on other properties of the system, primarily the periodicity of the SR and the PRACH/PUCCH occasions.</w:t>
      </w:r>
      <w:bookmarkEnd w:id="72"/>
      <w:bookmarkEnd w:id="73"/>
      <w:bookmarkEnd w:id="74"/>
      <w:bookmarkEnd w:id="75"/>
      <w:bookmarkEnd w:id="76"/>
      <w:bookmarkEnd w:id="77"/>
    </w:p>
    <w:p w14:paraId="1383C604" w14:textId="7A3B57EB" w:rsidR="00F429E2" w:rsidRDefault="00F429E2" w:rsidP="00ED5D56">
      <w:pPr>
        <w:pStyle w:val="BodyText"/>
      </w:pPr>
      <w:r>
        <w:t xml:space="preserve">It should also be noted that the latency for the MAC CE-based solution can be further reduced by static allocation of UL resources. Thus, it becomes possible to trade overhead for latency in the MAC CE-based solution. More details are provided in </w:t>
      </w:r>
      <w:r>
        <w:fldChar w:fldCharType="begin"/>
      </w:r>
      <w:r>
        <w:instrText xml:space="preserve"> REF _Ref791007 \r \h </w:instrText>
      </w:r>
      <w:r>
        <w:fldChar w:fldCharType="separate"/>
      </w:r>
      <w:r w:rsidR="00EE2F2E">
        <w:t>[6]</w:t>
      </w:r>
      <w:r>
        <w:fldChar w:fldCharType="end"/>
      </w:r>
    </w:p>
    <w:p w14:paraId="3F2EB547" w14:textId="681FD12C" w:rsidR="00ED5D56" w:rsidRDefault="00ED5D56" w:rsidP="00ED5D56">
      <w:pPr>
        <w:pStyle w:val="BodyText"/>
      </w:pPr>
      <w:r>
        <w:t xml:space="preserve">Based on </w:t>
      </w:r>
      <w:r>
        <w:fldChar w:fldCharType="begin"/>
      </w:r>
      <w:r>
        <w:instrText xml:space="preserve"> REF _Ref534211992 \r \h </w:instrText>
      </w:r>
      <w:r>
        <w:fldChar w:fldCharType="separate"/>
      </w:r>
      <w:r w:rsidR="00EE2F2E">
        <w:t>Observation 9</w:t>
      </w:r>
      <w:r>
        <w:fldChar w:fldCharType="end"/>
      </w:r>
      <w:r>
        <w:t xml:space="preserve"> - </w:t>
      </w:r>
      <w:r>
        <w:fldChar w:fldCharType="begin"/>
      </w:r>
      <w:r>
        <w:instrText xml:space="preserve"> REF _Ref524704498 \r \h </w:instrText>
      </w:r>
      <w:r>
        <w:fldChar w:fldCharType="separate"/>
      </w:r>
      <w:r w:rsidR="00EE2F2E">
        <w:t>Observation 11</w:t>
      </w:r>
      <w:r>
        <w:fldChar w:fldCharType="end"/>
      </w:r>
      <w:r>
        <w:t>, we propose</w:t>
      </w:r>
    </w:p>
    <w:p w14:paraId="7DED3F3A" w14:textId="712729FA" w:rsidR="00ED5D56" w:rsidRDefault="00ED5D56" w:rsidP="00ED5D56">
      <w:pPr>
        <w:pStyle w:val="Proposal"/>
        <w:overflowPunct/>
        <w:autoSpaceDE/>
        <w:autoSpaceDN/>
        <w:adjustRightInd/>
        <w:spacing w:line="259" w:lineRule="auto"/>
        <w:textAlignment w:val="auto"/>
      </w:pPr>
      <w:bookmarkStart w:id="78" w:name="_Toc524704643"/>
      <w:bookmarkStart w:id="79" w:name="_Toc528940824"/>
      <w:bookmarkStart w:id="80" w:name="_Toc534212082"/>
      <w:bookmarkStart w:id="81" w:name="_Toc534987242"/>
      <w:bookmarkStart w:id="82" w:name="_Toc1484225"/>
      <w:r>
        <w:t xml:space="preserve">Adopt MAC CE indication over the </w:t>
      </w:r>
      <w:r w:rsidR="008672A4">
        <w:t>PCell</w:t>
      </w:r>
      <w:r>
        <w:t xml:space="preserve"> to support link failure recovery on the SCell.</w:t>
      </w:r>
      <w:bookmarkEnd w:id="78"/>
      <w:bookmarkEnd w:id="79"/>
      <w:bookmarkEnd w:id="80"/>
      <w:bookmarkEnd w:id="81"/>
      <w:bookmarkEnd w:id="82"/>
    </w:p>
    <w:p w14:paraId="752A3C57" w14:textId="77777777" w:rsidR="00ED5D56" w:rsidRPr="00104060" w:rsidRDefault="00ED5D56" w:rsidP="00ED5D56">
      <w:pPr>
        <w:pStyle w:val="Heading2"/>
      </w:pPr>
      <w:r w:rsidRPr="00104060">
        <w:t>2.5</w:t>
      </w:r>
      <w:r w:rsidRPr="00104060">
        <w:tab/>
        <w:t>Measurement reporting based on L1-SINR</w:t>
      </w:r>
    </w:p>
    <w:p w14:paraId="7059C0FA" w14:textId="77777777" w:rsidR="00ED5D56" w:rsidRPr="00914A54" w:rsidRDefault="00ED5D56" w:rsidP="00ED5D56">
      <w:pPr>
        <w:pStyle w:val="BodyText"/>
      </w:pPr>
      <w:r w:rsidRPr="00914A54">
        <w:rPr>
          <w:lang w:val="en-US"/>
        </w:rPr>
        <w:t>In NR Release 15, it is specified that L1-RSRP should be reported for the N beams with the highest L1-RSRP where N is a configurable number between 1 and 4. In RAN1#94b, the following was agreed:</w:t>
      </w:r>
    </w:p>
    <w:p w14:paraId="3E4D1BE6" w14:textId="77777777" w:rsidR="00ED5D56" w:rsidRPr="00914A54" w:rsidRDefault="00ED5D56" w:rsidP="00ED5D56">
      <w:pPr>
        <w:pStyle w:val="BodyText"/>
        <w:rPr>
          <w:lang w:val="en-US"/>
        </w:rPr>
      </w:pPr>
      <w:r w:rsidRPr="00914A54">
        <w:rPr>
          <w:noProof/>
          <w:lang w:val="en-US"/>
        </w:rPr>
        <mc:AlternateContent>
          <mc:Choice Requires="wps">
            <w:drawing>
              <wp:inline distT="0" distB="0" distL="0" distR="0" wp14:anchorId="4E2985AA" wp14:editId="29F9AE6A">
                <wp:extent cx="6202018" cy="2524539"/>
                <wp:effectExtent l="0" t="0" r="27940" b="13335"/>
                <wp:docPr id="2" name="Text Box 2"/>
                <wp:cNvGraphicFramePr/>
                <a:graphic xmlns:a="http://schemas.openxmlformats.org/drawingml/2006/main">
                  <a:graphicData uri="http://schemas.microsoft.com/office/word/2010/wordprocessingShape">
                    <wps:wsp>
                      <wps:cNvSpPr txBox="1"/>
                      <wps:spPr>
                        <a:xfrm>
                          <a:off x="0" y="0"/>
                          <a:ext cx="6202018" cy="2524539"/>
                        </a:xfrm>
                        <a:prstGeom prst="rect">
                          <a:avLst/>
                        </a:prstGeom>
                        <a:solidFill>
                          <a:schemeClr val="lt1"/>
                        </a:solidFill>
                        <a:ln w="6350">
                          <a:solidFill>
                            <a:prstClr val="black"/>
                          </a:solidFill>
                        </a:ln>
                      </wps:spPr>
                      <wps:txbx>
                        <w:txbxContent>
                          <w:p w14:paraId="195DF3E5" w14:textId="77777777" w:rsidR="00EE2F2E" w:rsidRPr="00D52F44" w:rsidRDefault="00EE2F2E" w:rsidP="00ED5D56">
                            <w:pPr>
                              <w:widowControl w:val="0"/>
                              <w:snapToGrid w:val="0"/>
                              <w:jc w:val="both"/>
                              <w:rPr>
                                <w:kern w:val="2"/>
                                <w:szCs w:val="22"/>
                                <w:highlight w:val="green"/>
                                <w:lang w:eastAsia="ko-KR"/>
                              </w:rPr>
                            </w:pPr>
                            <w:r w:rsidRPr="00D52F44">
                              <w:rPr>
                                <w:kern w:val="2"/>
                                <w:szCs w:val="22"/>
                                <w:highlight w:val="green"/>
                                <w:lang w:eastAsia="ko-KR"/>
                              </w:rPr>
                              <w:t>Agreement</w:t>
                            </w:r>
                          </w:p>
                          <w:p w14:paraId="44625BB4" w14:textId="77777777" w:rsidR="00EE2F2E" w:rsidRPr="00735CE6" w:rsidRDefault="00EE2F2E" w:rsidP="00ED5D56">
                            <w:pPr>
                              <w:pStyle w:val="ListParagraph"/>
                              <w:numPr>
                                <w:ilvl w:val="0"/>
                                <w:numId w:val="31"/>
                              </w:numPr>
                              <w:spacing w:after="180"/>
                              <w:contextualSpacing/>
                            </w:pPr>
                            <w:r w:rsidRPr="00735CE6">
                              <w:t>L1-SINR is supported. L1-RSRQ is not supported.</w:t>
                            </w:r>
                          </w:p>
                          <w:p w14:paraId="0C64D51F" w14:textId="77777777" w:rsidR="00EE2F2E" w:rsidRPr="00735CE6" w:rsidRDefault="00EE2F2E" w:rsidP="00ED5D56">
                            <w:pPr>
                              <w:pStyle w:val="ListParagraph"/>
                              <w:numPr>
                                <w:ilvl w:val="1"/>
                                <w:numId w:val="31"/>
                              </w:numPr>
                              <w:spacing w:after="180"/>
                              <w:contextualSpacing/>
                            </w:pPr>
                            <w:r w:rsidRPr="00735CE6">
                              <w:t>Companies to study and provide definition of L1-SINR</w:t>
                            </w:r>
                          </w:p>
                          <w:p w14:paraId="1350B9BE" w14:textId="77777777" w:rsidR="00EE2F2E" w:rsidRPr="00735CE6" w:rsidRDefault="00EE2F2E" w:rsidP="00ED5D56">
                            <w:pPr>
                              <w:pStyle w:val="ListParagraph"/>
                              <w:numPr>
                                <w:ilvl w:val="0"/>
                                <w:numId w:val="31"/>
                              </w:numPr>
                              <w:spacing w:after="180"/>
                              <w:contextualSpacing/>
                            </w:pPr>
                            <w:r w:rsidRPr="00735CE6">
                              <w:t>Study the reporting content, e.g.</w:t>
                            </w:r>
                          </w:p>
                          <w:p w14:paraId="1AF25956" w14:textId="77777777" w:rsidR="00EE2F2E" w:rsidRPr="00735CE6" w:rsidRDefault="00EE2F2E" w:rsidP="00ED5D56">
                            <w:pPr>
                              <w:pStyle w:val="ListParagraph"/>
                              <w:numPr>
                                <w:ilvl w:val="1"/>
                                <w:numId w:val="31"/>
                              </w:numPr>
                              <w:spacing w:after="180"/>
                              <w:contextualSpacing/>
                            </w:pPr>
                            <w:r w:rsidRPr="00735CE6">
                              <w:t>Whether CRI/SSBRI is reported</w:t>
                            </w:r>
                          </w:p>
                          <w:p w14:paraId="5E59EB44" w14:textId="77777777" w:rsidR="00EE2F2E" w:rsidRPr="00735CE6" w:rsidRDefault="00EE2F2E" w:rsidP="00ED5D56">
                            <w:pPr>
                              <w:pStyle w:val="ListParagraph"/>
                              <w:numPr>
                                <w:ilvl w:val="1"/>
                                <w:numId w:val="31"/>
                              </w:numPr>
                              <w:spacing w:after="180"/>
                              <w:contextualSpacing/>
                            </w:pPr>
                            <w:r w:rsidRPr="00735CE6">
                              <w:t>Whether differential group/non-group reporting is applied</w:t>
                            </w:r>
                          </w:p>
                          <w:p w14:paraId="3AA3844B" w14:textId="77777777" w:rsidR="00EE2F2E" w:rsidRPr="00735CE6" w:rsidRDefault="00EE2F2E" w:rsidP="00ED5D56">
                            <w:pPr>
                              <w:pStyle w:val="ListParagraph"/>
                              <w:numPr>
                                <w:ilvl w:val="1"/>
                                <w:numId w:val="31"/>
                              </w:numPr>
                              <w:spacing w:after="180"/>
                              <w:contextualSpacing/>
                            </w:pPr>
                            <w:r w:rsidRPr="00735CE6">
                              <w:t>Whether L1-RSRP is reported</w:t>
                            </w:r>
                          </w:p>
                          <w:p w14:paraId="2E16FD00" w14:textId="77777777" w:rsidR="00EE2F2E" w:rsidRDefault="00EE2F2E" w:rsidP="00ED5D56">
                            <w:pPr>
                              <w:pStyle w:val="ListParagraph"/>
                              <w:numPr>
                                <w:ilvl w:val="0"/>
                                <w:numId w:val="31"/>
                              </w:numPr>
                              <w:spacing w:after="180"/>
                              <w:contextualSpacing/>
                            </w:pPr>
                            <w:r w:rsidRPr="00735CE6">
                              <w:t>Study the interference measurement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E2985AA" id="Text Box 2" o:spid="_x0000_s1032" type="#_x0000_t202" style="width:488.35pt;height:19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" fillcolor="white [3201]" strokeweight=".5pt">
                <v:textbox style="mso-fit-shape-to-text:t">
                  <w:txbxContent>
                    <w:p w14:paraId="195DF3E5" w14:textId="77777777" w:rsidR="00EE2F2E" w:rsidRPr="00D52F44" w:rsidRDefault="00EE2F2E" w:rsidP="00ED5D56">
                      <w:pPr>
                        <w:widowControl w:val="0"/>
                        <w:snapToGrid w:val="0"/>
                        <w:jc w:val="both"/>
                        <w:rPr>
                          <w:kern w:val="2"/>
                          <w:szCs w:val="22"/>
                          <w:highlight w:val="green"/>
                          <w:lang w:eastAsia="ko-KR"/>
                        </w:rPr>
                      </w:pPr>
                      <w:r w:rsidRPr="00D52F44">
                        <w:rPr>
                          <w:kern w:val="2"/>
                          <w:szCs w:val="22"/>
                          <w:highlight w:val="green"/>
                          <w:lang w:eastAsia="ko-KR"/>
                        </w:rPr>
                        <w:t>Agreement</w:t>
                      </w:r>
                    </w:p>
                    <w:p w14:paraId="44625BB4" w14:textId="77777777" w:rsidR="00EE2F2E" w:rsidRPr="00735CE6" w:rsidRDefault="00EE2F2E" w:rsidP="00ED5D56">
                      <w:pPr>
                        <w:pStyle w:val="ListParagraph"/>
                        <w:numPr>
                          <w:ilvl w:val="0"/>
                          <w:numId w:val="31"/>
                        </w:numPr>
                        <w:spacing w:after="180"/>
                        <w:contextualSpacing/>
                      </w:pPr>
                      <w:r w:rsidRPr="00735CE6">
                        <w:t>L1-SINR is supported. L1-RSRQ is not supported.</w:t>
                      </w:r>
                    </w:p>
                    <w:p w14:paraId="0C64D51F" w14:textId="77777777" w:rsidR="00EE2F2E" w:rsidRPr="00735CE6" w:rsidRDefault="00EE2F2E" w:rsidP="00ED5D56">
                      <w:pPr>
                        <w:pStyle w:val="ListParagraph"/>
                        <w:numPr>
                          <w:ilvl w:val="1"/>
                          <w:numId w:val="31"/>
                        </w:numPr>
                        <w:spacing w:after="180"/>
                        <w:contextualSpacing/>
                      </w:pPr>
                      <w:r w:rsidRPr="00735CE6">
                        <w:t>Companies to study and provide definition of L1-SINR</w:t>
                      </w:r>
                    </w:p>
                    <w:p w14:paraId="1350B9BE" w14:textId="77777777" w:rsidR="00EE2F2E" w:rsidRPr="00735CE6" w:rsidRDefault="00EE2F2E" w:rsidP="00ED5D56">
                      <w:pPr>
                        <w:pStyle w:val="ListParagraph"/>
                        <w:numPr>
                          <w:ilvl w:val="0"/>
                          <w:numId w:val="31"/>
                        </w:numPr>
                        <w:spacing w:after="180"/>
                        <w:contextualSpacing/>
                      </w:pPr>
                      <w:r w:rsidRPr="00735CE6">
                        <w:t>Study the reporting content, e.g.</w:t>
                      </w:r>
                    </w:p>
                    <w:p w14:paraId="1AF25956" w14:textId="77777777" w:rsidR="00EE2F2E" w:rsidRPr="00735CE6" w:rsidRDefault="00EE2F2E" w:rsidP="00ED5D56">
                      <w:pPr>
                        <w:pStyle w:val="ListParagraph"/>
                        <w:numPr>
                          <w:ilvl w:val="1"/>
                          <w:numId w:val="31"/>
                        </w:numPr>
                        <w:spacing w:after="180"/>
                        <w:contextualSpacing/>
                      </w:pPr>
                      <w:r w:rsidRPr="00735CE6">
                        <w:t>Whether CRI/SSBRI is reported</w:t>
                      </w:r>
                    </w:p>
                    <w:p w14:paraId="5E59EB44" w14:textId="77777777" w:rsidR="00EE2F2E" w:rsidRPr="00735CE6" w:rsidRDefault="00EE2F2E" w:rsidP="00ED5D56">
                      <w:pPr>
                        <w:pStyle w:val="ListParagraph"/>
                        <w:numPr>
                          <w:ilvl w:val="1"/>
                          <w:numId w:val="31"/>
                        </w:numPr>
                        <w:spacing w:after="180"/>
                        <w:contextualSpacing/>
                      </w:pPr>
                      <w:r w:rsidRPr="00735CE6">
                        <w:t>Whether differential group/non-group reporting is applied</w:t>
                      </w:r>
                    </w:p>
                    <w:p w14:paraId="3AA3844B" w14:textId="77777777" w:rsidR="00EE2F2E" w:rsidRPr="00735CE6" w:rsidRDefault="00EE2F2E" w:rsidP="00ED5D56">
                      <w:pPr>
                        <w:pStyle w:val="ListParagraph"/>
                        <w:numPr>
                          <w:ilvl w:val="1"/>
                          <w:numId w:val="31"/>
                        </w:numPr>
                        <w:spacing w:after="180"/>
                        <w:contextualSpacing/>
                      </w:pPr>
                      <w:r w:rsidRPr="00735CE6">
                        <w:t>Whether L1-RSRP is reported</w:t>
                      </w:r>
                    </w:p>
                    <w:p w14:paraId="2E16FD00" w14:textId="77777777" w:rsidR="00EE2F2E" w:rsidRDefault="00EE2F2E" w:rsidP="00ED5D56">
                      <w:pPr>
                        <w:pStyle w:val="ListParagraph"/>
                        <w:numPr>
                          <w:ilvl w:val="0"/>
                          <w:numId w:val="31"/>
                        </w:numPr>
                        <w:spacing w:after="180"/>
                        <w:contextualSpacing/>
                      </w:pPr>
                      <w:r w:rsidRPr="00735CE6">
                        <w:t>Study the interference measurement mechanism</w:t>
                      </w:r>
                    </w:p>
                  </w:txbxContent>
                </v:textbox>
                <w10:anchorlock/>
              </v:shape>
            </w:pict>
          </mc:Fallback>
        </mc:AlternateContent>
      </w:r>
    </w:p>
    <w:p w14:paraId="2F3421BE" w14:textId="045B5306" w:rsidR="00ED5D56" w:rsidRPr="00911B07" w:rsidRDefault="00ED5D56" w:rsidP="00ED5D56">
      <w:pPr>
        <w:pStyle w:val="BodyText"/>
        <w:rPr>
          <w:lang w:val="en-US"/>
        </w:rPr>
      </w:pPr>
      <w:proofErr w:type="gramStart"/>
      <w:r w:rsidRPr="00911B07">
        <w:rPr>
          <w:lang w:val="en-US"/>
        </w:rPr>
        <w:t>In order for</w:t>
      </w:r>
      <w:proofErr w:type="gramEnd"/>
      <w:r w:rsidRPr="00911B07">
        <w:rPr>
          <w:lang w:val="en-US"/>
        </w:rPr>
        <w:t xml:space="preserve"> it to be meaningful to measure and report L1-SINR for the N beams with highest L1-SINR rather than to measure and report L1-RSRP, we note that this should result in that the reported beams are at least partly different than in the L1-RSRP case and/or that the reported measurement value(s) provide(s) additional information that is useful for the NW. In </w:t>
      </w:r>
      <w:r w:rsidRPr="00911B07">
        <w:rPr>
          <w:lang w:val="en-US"/>
        </w:rPr>
        <w:fldChar w:fldCharType="begin"/>
      </w:r>
      <w:r w:rsidRPr="00911B07">
        <w:rPr>
          <w:lang w:val="en-US"/>
        </w:rPr>
        <w:instrText xml:space="preserve"> REF _Ref534706887 \r \h </w:instrText>
      </w:r>
      <w:r w:rsidR="005811EB" w:rsidRPr="00911B07">
        <w:rPr>
          <w:lang w:val="en-US"/>
        </w:rPr>
        <w:instrText xml:space="preserve"> \* MERGEFORMAT </w:instrText>
      </w:r>
      <w:r w:rsidRPr="00911B07">
        <w:rPr>
          <w:lang w:val="en-US"/>
        </w:rPr>
      </w:r>
      <w:r w:rsidRPr="00911B07">
        <w:rPr>
          <w:lang w:val="en-US"/>
        </w:rPr>
        <w:fldChar w:fldCharType="separate"/>
      </w:r>
      <w:r w:rsidR="00EE2F2E">
        <w:rPr>
          <w:lang w:val="en-US"/>
        </w:rPr>
        <w:t>[7]</w:t>
      </w:r>
      <w:r w:rsidRPr="00911B07">
        <w:rPr>
          <w:lang w:val="en-US"/>
        </w:rPr>
        <w:fldChar w:fldCharType="end"/>
      </w:r>
      <w:r w:rsidRPr="00911B07">
        <w:rPr>
          <w:lang w:val="en-US"/>
        </w:rPr>
        <w:t xml:space="preserve">, we compare the performance of beam selection based on L1-RSRP with beam selection based on ideal L1-SINR. It is observed that </w:t>
      </w:r>
    </w:p>
    <w:p w14:paraId="7DFF5208" w14:textId="359DDB4A" w:rsidR="00ED5D56" w:rsidRPr="00911B07" w:rsidRDefault="00ED5D56" w:rsidP="00ED5D56">
      <w:pPr>
        <w:pStyle w:val="Observation"/>
        <w:rPr>
          <w:lang w:val="en-US"/>
        </w:rPr>
      </w:pPr>
      <w:bookmarkStart w:id="83" w:name="_Toc528954510"/>
      <w:bookmarkStart w:id="84" w:name="_Toc534987224"/>
      <w:bookmarkStart w:id="85" w:name="_Toc1484210"/>
      <w:r w:rsidRPr="00911B07">
        <w:rPr>
          <w:lang w:val="en-US"/>
        </w:rPr>
        <w:t xml:space="preserve">In the investigated scenarios, L1-SINR measurement and reporting </w:t>
      </w:r>
      <w:r w:rsidR="00911B07" w:rsidRPr="00911B07">
        <w:rPr>
          <w:lang w:val="en-US"/>
        </w:rPr>
        <w:t xml:space="preserve">provides no benefits </w:t>
      </w:r>
      <w:r w:rsidRPr="00911B07">
        <w:rPr>
          <w:lang w:val="en-US"/>
        </w:rPr>
        <w:t>compared to L1-RSRP measurement and reporting.</w:t>
      </w:r>
      <w:bookmarkEnd w:id="83"/>
      <w:bookmarkEnd w:id="84"/>
      <w:bookmarkEnd w:id="85"/>
    </w:p>
    <w:p w14:paraId="46FAFF35" w14:textId="77777777" w:rsidR="00ED5D56" w:rsidRPr="00911B07" w:rsidRDefault="00ED5D56" w:rsidP="00ED5D56">
      <w:pPr>
        <w:pStyle w:val="BodyText"/>
      </w:pPr>
      <w:r w:rsidRPr="00911B07">
        <w:t xml:space="preserve">There </w:t>
      </w:r>
      <w:r w:rsidRPr="00911B07">
        <w:rPr>
          <w:i/>
        </w:rPr>
        <w:t>could</w:t>
      </w:r>
      <w:r w:rsidRPr="00911B07">
        <w:t xml:space="preserve"> be cases where the best RSRP beam is associated with high interference levels, in which case it would be better to select a beam with lower RSRP but higher SINR. In our simulation, these cases seem to be extremely rare. In fact, it is not clear if there are any scenarios where there is a difference in performance:</w:t>
      </w:r>
    </w:p>
    <w:p w14:paraId="261D694D" w14:textId="07D770B0" w:rsidR="00ED5D56" w:rsidRDefault="00ED5D56" w:rsidP="00ED5D56">
      <w:pPr>
        <w:pStyle w:val="Observation"/>
      </w:pPr>
      <w:bookmarkStart w:id="86" w:name="_Toc534987225"/>
      <w:bookmarkStart w:id="87" w:name="_Toc1484211"/>
      <w:r w:rsidRPr="00911B07">
        <w:t>It is unclear under what circumstances beam selection based on L1-SINR would provide better performance than beam selection based on L1-RSRP.</w:t>
      </w:r>
      <w:bookmarkEnd w:id="86"/>
      <w:bookmarkEnd w:id="87"/>
    </w:p>
    <w:p w14:paraId="6F0AC2BD" w14:textId="50E3583A" w:rsidR="00914A54" w:rsidRPr="00911B07" w:rsidRDefault="00914A54" w:rsidP="00914A54">
      <w:pPr>
        <w:pStyle w:val="BodyText"/>
      </w:pPr>
      <w:r>
        <w:t>Hence, it does not make much sense to optimize the interference measurement resource, as beam selection based on SINR provides very little benefit compared to beam selection based on RSRP.</w:t>
      </w:r>
    </w:p>
    <w:p w14:paraId="515D68AB" w14:textId="77777777" w:rsidR="00ED5D56" w:rsidRPr="00914A54" w:rsidRDefault="00ED5D56" w:rsidP="00ED5D56">
      <w:pPr>
        <w:pStyle w:val="Heading3"/>
        <w:rPr>
          <w:lang w:val="en-US"/>
        </w:rPr>
      </w:pPr>
      <w:r w:rsidRPr="00914A54">
        <w:rPr>
          <w:lang w:val="en-US"/>
        </w:rPr>
        <w:lastRenderedPageBreak/>
        <w:t>2.5.1</w:t>
      </w:r>
      <w:r w:rsidRPr="00914A54">
        <w:rPr>
          <w:lang w:val="en-US"/>
        </w:rPr>
        <w:tab/>
        <w:t>Interference measurement resource</w:t>
      </w:r>
    </w:p>
    <w:p w14:paraId="07853CB8" w14:textId="24702C36" w:rsidR="00ED5D56" w:rsidRPr="00914A54" w:rsidRDefault="00ED5D56" w:rsidP="00ED5D56">
      <w:pPr>
        <w:pStyle w:val="BodyText"/>
        <w:rPr>
          <w:lang w:val="en-US"/>
        </w:rPr>
      </w:pPr>
      <w:r w:rsidRPr="00914A54">
        <w:rPr>
          <w:lang w:val="en-US"/>
        </w:rPr>
        <w:t>In RAN1</w:t>
      </w:r>
      <w:r w:rsidR="00911B07" w:rsidRPr="00914A54">
        <w:rPr>
          <w:lang w:val="en-US"/>
        </w:rPr>
        <w:t xml:space="preserve"> AdHoc1901</w:t>
      </w:r>
      <w:r w:rsidRPr="00914A54">
        <w:rPr>
          <w:lang w:val="en-US"/>
        </w:rPr>
        <w:t>, the following was agreed:</w:t>
      </w:r>
    </w:p>
    <w:p w14:paraId="1D771518" w14:textId="77777777" w:rsidR="00ED5D56" w:rsidRPr="0037348C" w:rsidRDefault="00ED5D56" w:rsidP="00ED5D56">
      <w:pPr>
        <w:rPr>
          <w:lang w:val="en-US"/>
        </w:rPr>
      </w:pPr>
      <w:r w:rsidRPr="0037348C">
        <w:rPr>
          <w:noProof/>
          <w:lang w:val="en-US"/>
        </w:rPr>
        <mc:AlternateContent>
          <mc:Choice Requires="wps">
            <w:drawing>
              <wp:inline distT="0" distB="0" distL="0" distR="0" wp14:anchorId="6AA4E24F" wp14:editId="4837B66D">
                <wp:extent cx="6124575" cy="2314575"/>
                <wp:effectExtent l="0" t="0" r="28575" b="13335"/>
                <wp:docPr id="3" name="Text Box 3"/>
                <wp:cNvGraphicFramePr/>
                <a:graphic xmlns:a="http://schemas.openxmlformats.org/drawingml/2006/main">
                  <a:graphicData uri="http://schemas.microsoft.com/office/word/2010/wordprocessingShape">
                    <wps:wsp>
                      <wps:cNvSpPr txBox="1"/>
                      <wps:spPr>
                        <a:xfrm>
                          <a:off x="0" y="0"/>
                          <a:ext cx="6124575" cy="2314575"/>
                        </a:xfrm>
                        <a:prstGeom prst="rect">
                          <a:avLst/>
                        </a:prstGeom>
                        <a:solidFill>
                          <a:schemeClr val="lt1"/>
                        </a:solidFill>
                        <a:ln w="6350">
                          <a:solidFill>
                            <a:prstClr val="black"/>
                          </a:solidFill>
                        </a:ln>
                      </wps:spPr>
                      <wps:txbx>
                        <w:txbxContent>
                          <w:p w14:paraId="65F6CB2B" w14:textId="77777777" w:rsidR="00EE2F2E" w:rsidRPr="00E00C09" w:rsidRDefault="00EE2F2E" w:rsidP="00911B07">
                            <w:pPr>
                              <w:jc w:val="both"/>
                              <w:rPr>
                                <w:b/>
                                <w:highlight w:val="green"/>
                              </w:rPr>
                            </w:pPr>
                            <w:r w:rsidRPr="00E00C09">
                              <w:rPr>
                                <w:b/>
                                <w:highlight w:val="green"/>
                              </w:rPr>
                              <w:t>Agreement</w:t>
                            </w:r>
                          </w:p>
                          <w:p w14:paraId="47DD1061" w14:textId="77777777" w:rsidR="00EE2F2E" w:rsidRPr="00E00C09" w:rsidRDefault="00EE2F2E" w:rsidP="00911B07">
                            <w:pPr>
                              <w:pStyle w:val="ListParagraph"/>
                              <w:ind w:left="0"/>
                              <w:jc w:val="both"/>
                            </w:pPr>
                            <w:r w:rsidRPr="00E00C09">
                              <w:t>For L1-SINR, interference can be measured based on dedicated resource(s) for interference measurement.</w:t>
                            </w:r>
                          </w:p>
                          <w:p w14:paraId="06CA3853" w14:textId="77777777" w:rsidR="00EE2F2E" w:rsidRPr="00E00C09" w:rsidRDefault="00EE2F2E" w:rsidP="00911B07">
                            <w:pPr>
                              <w:pStyle w:val="ListParagraph"/>
                              <w:numPr>
                                <w:ilvl w:val="0"/>
                                <w:numId w:val="34"/>
                              </w:numPr>
                              <w:overflowPunct/>
                              <w:autoSpaceDE/>
                              <w:autoSpaceDN/>
                              <w:adjustRightInd/>
                              <w:contextualSpacing/>
                              <w:jc w:val="both"/>
                              <w:textAlignment w:val="auto"/>
                            </w:pPr>
                            <w:r w:rsidRPr="00E00C09">
                              <w:t>FFS: UE assumes interference signal on the REs of the RS for signal part and REs for dedicated resource(s) for interference measurement similar to specified in 38.214</w:t>
                            </w:r>
                          </w:p>
                          <w:p w14:paraId="16DF8EE3" w14:textId="77777777" w:rsidR="00EE2F2E" w:rsidRPr="00E00C09" w:rsidRDefault="00EE2F2E" w:rsidP="00911B07">
                            <w:pPr>
                              <w:pStyle w:val="ListParagraph"/>
                              <w:numPr>
                                <w:ilvl w:val="0"/>
                                <w:numId w:val="34"/>
                              </w:numPr>
                              <w:overflowPunct/>
                              <w:autoSpaceDE/>
                              <w:autoSpaceDN/>
                              <w:adjustRightInd/>
                              <w:contextualSpacing/>
                              <w:jc w:val="both"/>
                              <w:textAlignment w:val="auto"/>
                            </w:pPr>
                            <w:r w:rsidRPr="00E00C09">
                              <w:t>FFS: whether resource(s) for interference measurement can be NZP based or ZP based or both</w:t>
                            </w:r>
                          </w:p>
                          <w:p w14:paraId="2F9D97E9" w14:textId="754C08CD" w:rsidR="00EE2F2E" w:rsidRPr="00911B07" w:rsidRDefault="00EE2F2E" w:rsidP="00ED5D56">
                            <w:pPr>
                              <w:pStyle w:val="ListParagraph"/>
                              <w:numPr>
                                <w:ilvl w:val="0"/>
                                <w:numId w:val="34"/>
                              </w:numPr>
                              <w:overflowPunct/>
                              <w:autoSpaceDE/>
                              <w:autoSpaceDN/>
                              <w:adjustRightInd/>
                              <w:contextualSpacing/>
                              <w:jc w:val="both"/>
                              <w:textAlignment w:val="auto"/>
                            </w:pPr>
                            <w:r w:rsidRPr="00E00C09">
                              <w:t xml:space="preserve">FFS: whether/how to reuse NZP CSI-RS resource(s) configured for channel measurement as resource(s) for interference measurement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A4E24F" id="Text Box 3" o:spid="_x0000_s1033" type="#_x0000_t202" style="width:482.25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" fillcolor="white [3201]" strokeweight=".5pt">
                <v:textbox style="mso-fit-shape-to-text:t">
                  <w:txbxContent>
                    <w:p w14:paraId="65F6CB2B" w14:textId="77777777" w:rsidR="00EE2F2E" w:rsidRPr="00E00C09" w:rsidRDefault="00EE2F2E" w:rsidP="00911B07">
                      <w:pPr>
                        <w:jc w:val="both"/>
                        <w:rPr>
                          <w:b/>
                          <w:highlight w:val="green"/>
                        </w:rPr>
                      </w:pPr>
                      <w:r w:rsidRPr="00E00C09">
                        <w:rPr>
                          <w:b/>
                          <w:highlight w:val="green"/>
                        </w:rPr>
                        <w:t>Agreement</w:t>
                      </w:r>
                    </w:p>
                    <w:p w14:paraId="47DD1061" w14:textId="77777777" w:rsidR="00EE2F2E" w:rsidRPr="00E00C09" w:rsidRDefault="00EE2F2E" w:rsidP="00911B07">
                      <w:pPr>
                        <w:pStyle w:val="ListParagraph"/>
                        <w:ind w:left="0"/>
                        <w:jc w:val="both"/>
                      </w:pPr>
                      <w:r w:rsidRPr="00E00C09">
                        <w:t>For L1-SINR, interference can be measured based on dedicated resource(s) for interference measurement.</w:t>
                      </w:r>
                    </w:p>
                    <w:p w14:paraId="06CA3853" w14:textId="77777777" w:rsidR="00EE2F2E" w:rsidRPr="00E00C09" w:rsidRDefault="00EE2F2E" w:rsidP="00911B07">
                      <w:pPr>
                        <w:pStyle w:val="ListParagraph"/>
                        <w:numPr>
                          <w:ilvl w:val="0"/>
                          <w:numId w:val="34"/>
                        </w:numPr>
                        <w:overflowPunct/>
                        <w:autoSpaceDE/>
                        <w:autoSpaceDN/>
                        <w:adjustRightInd/>
                        <w:contextualSpacing/>
                        <w:jc w:val="both"/>
                        <w:textAlignment w:val="auto"/>
                      </w:pPr>
                      <w:r w:rsidRPr="00E00C09">
                        <w:t>FFS: UE assumes interference signal on the REs of the RS for signal part and REs for dedicated resource(s) for interference measurement similar to specified in 38.214</w:t>
                      </w:r>
                    </w:p>
                    <w:p w14:paraId="16DF8EE3" w14:textId="77777777" w:rsidR="00EE2F2E" w:rsidRPr="00E00C09" w:rsidRDefault="00EE2F2E" w:rsidP="00911B07">
                      <w:pPr>
                        <w:pStyle w:val="ListParagraph"/>
                        <w:numPr>
                          <w:ilvl w:val="0"/>
                          <w:numId w:val="34"/>
                        </w:numPr>
                        <w:overflowPunct/>
                        <w:autoSpaceDE/>
                        <w:autoSpaceDN/>
                        <w:adjustRightInd/>
                        <w:contextualSpacing/>
                        <w:jc w:val="both"/>
                        <w:textAlignment w:val="auto"/>
                      </w:pPr>
                      <w:r w:rsidRPr="00E00C09">
                        <w:t>FFS: whether resource(s) for interference measurement can be NZP based or ZP based or both</w:t>
                      </w:r>
                    </w:p>
                    <w:p w14:paraId="2F9D97E9" w14:textId="754C08CD" w:rsidR="00EE2F2E" w:rsidRPr="00911B07" w:rsidRDefault="00EE2F2E" w:rsidP="00ED5D56">
                      <w:pPr>
                        <w:pStyle w:val="ListParagraph"/>
                        <w:numPr>
                          <w:ilvl w:val="0"/>
                          <w:numId w:val="34"/>
                        </w:numPr>
                        <w:overflowPunct/>
                        <w:autoSpaceDE/>
                        <w:autoSpaceDN/>
                        <w:adjustRightInd/>
                        <w:contextualSpacing/>
                        <w:jc w:val="both"/>
                        <w:textAlignment w:val="auto"/>
                      </w:pPr>
                      <w:r w:rsidRPr="00E00C09">
                        <w:t xml:space="preserve">FFS: whether/how to reuse NZP CSI-RS resource(s) configured for channel measurement as resource(s) for interference measurement </w:t>
                      </w:r>
                    </w:p>
                  </w:txbxContent>
                </v:textbox>
                <w10:anchorlock/>
              </v:shape>
            </w:pict>
          </mc:Fallback>
        </mc:AlternateContent>
      </w:r>
    </w:p>
    <w:p w14:paraId="2CE97846" w14:textId="7DDABD08" w:rsidR="00914A54" w:rsidRDefault="00914A54" w:rsidP="00ED5D56">
      <w:pPr>
        <w:pStyle w:val="BodyText"/>
        <w:rPr>
          <w:lang w:val="en-US"/>
        </w:rPr>
      </w:pPr>
      <w:r>
        <w:rPr>
          <w:lang w:val="en-US"/>
        </w:rPr>
        <w:t xml:space="preserve">The agreement states that it should be possible to </w:t>
      </w:r>
      <w:r w:rsidR="0037348C">
        <w:rPr>
          <w:lang w:val="en-US"/>
        </w:rPr>
        <w:t>configure dedicated resources for the interference measurement. It would not make sense to optimize the interference measurement, since the gains of SINR-based beams selection are small anyway. Fortunately, the CSI framework provides possibilities to configure a dedicated interference measurement resource also for SINR estimation. We propose to reuse that as is:</w:t>
      </w:r>
    </w:p>
    <w:p w14:paraId="1A505D72" w14:textId="30675B59" w:rsidR="0037348C" w:rsidRPr="0037348C" w:rsidRDefault="0037348C" w:rsidP="0037348C">
      <w:pPr>
        <w:pStyle w:val="Proposal"/>
        <w:rPr>
          <w:lang w:val="en-US"/>
        </w:rPr>
      </w:pPr>
      <w:bookmarkStart w:id="88" w:name="_Toc1484226"/>
      <w:r>
        <w:rPr>
          <w:rFonts w:eastAsiaTheme="minorHAnsi"/>
          <w:lang w:val="en-US"/>
        </w:rPr>
        <w:t>Reuse the interference measurement configuration from the CSI framework as is.</w:t>
      </w:r>
      <w:bookmarkEnd w:id="88"/>
    </w:p>
    <w:p w14:paraId="4B92E6AC" w14:textId="512A2717" w:rsidR="0037348C" w:rsidRDefault="0037348C" w:rsidP="00ED5D56">
      <w:pPr>
        <w:pStyle w:val="BodyText"/>
        <w:rPr>
          <w:lang w:val="en-US"/>
        </w:rPr>
      </w:pPr>
      <w:r>
        <w:rPr>
          <w:lang w:val="en-US"/>
        </w:rPr>
        <w:t>For a minimalistic implementation of the L1-SINR measurement, it would be quite valuable to be able to reuse the REs used for RSRP measurements also for interference measurements:</w:t>
      </w:r>
    </w:p>
    <w:p w14:paraId="43448E39" w14:textId="34D50FCC" w:rsidR="008A0C26" w:rsidRPr="0037348C" w:rsidRDefault="008A0C26" w:rsidP="008A0C26">
      <w:pPr>
        <w:pStyle w:val="Proposal"/>
        <w:rPr>
          <w:lang w:val="en-US"/>
        </w:rPr>
      </w:pPr>
      <w:bookmarkStart w:id="89" w:name="_Ref956750"/>
      <w:bookmarkStart w:id="90" w:name="_Toc1484227"/>
      <w:r>
        <w:rPr>
          <w:rFonts w:eastAsiaTheme="minorHAnsi"/>
          <w:lang w:val="en-US"/>
        </w:rPr>
        <w:t>If dedicated interference measurement resources are not configured, the UE would use the REs used for RSRP measurement also to estimate the interference.</w:t>
      </w:r>
      <w:bookmarkEnd w:id="89"/>
      <w:bookmarkEnd w:id="90"/>
    </w:p>
    <w:p w14:paraId="592A8DBF" w14:textId="75560BCD" w:rsidR="008A0C26" w:rsidRDefault="008A0C26" w:rsidP="00ED5D56">
      <w:pPr>
        <w:pStyle w:val="BodyText"/>
        <w:rPr>
          <w:lang w:val="en-US"/>
        </w:rPr>
      </w:pPr>
      <w:r>
        <w:rPr>
          <w:lang w:val="en-US"/>
        </w:rPr>
        <w:t xml:space="preserve">Note that </w:t>
      </w:r>
      <w:r>
        <w:rPr>
          <w:lang w:val="en-US"/>
        </w:rPr>
        <w:fldChar w:fldCharType="begin"/>
      </w:r>
      <w:r>
        <w:rPr>
          <w:lang w:val="en-US"/>
        </w:rPr>
        <w:instrText xml:space="preserve"> REF _Ref956750 \r \h </w:instrText>
      </w:r>
      <w:r>
        <w:rPr>
          <w:lang w:val="en-US"/>
        </w:rPr>
      </w:r>
      <w:r>
        <w:rPr>
          <w:lang w:val="en-US"/>
        </w:rPr>
        <w:fldChar w:fldCharType="separate"/>
      </w:r>
      <w:r w:rsidR="00EE2F2E">
        <w:rPr>
          <w:lang w:val="en-US"/>
        </w:rPr>
        <w:t>Proposal 16</w:t>
      </w:r>
      <w:r>
        <w:rPr>
          <w:lang w:val="en-US"/>
        </w:rPr>
        <w:fldChar w:fldCharType="end"/>
      </w:r>
      <w:r>
        <w:rPr>
          <w:lang w:val="en-US"/>
        </w:rPr>
        <w:t xml:space="preserve"> means that the L1-SINR measurement is exactly the SS-SINR/CSI-SINR measurement defined in </w:t>
      </w:r>
      <w:r>
        <w:rPr>
          <w:lang w:val="en-US"/>
        </w:rPr>
        <w:fldChar w:fldCharType="begin"/>
      </w:r>
      <w:r>
        <w:rPr>
          <w:lang w:val="en-US"/>
        </w:rPr>
        <w:instrText xml:space="preserve"> REF _Ref956817 \r \h </w:instrText>
      </w:r>
      <w:r>
        <w:rPr>
          <w:lang w:val="en-US"/>
        </w:rPr>
      </w:r>
      <w:r>
        <w:rPr>
          <w:lang w:val="en-US"/>
        </w:rPr>
        <w:fldChar w:fldCharType="separate"/>
      </w:r>
      <w:r w:rsidR="00EE2F2E">
        <w:rPr>
          <w:lang w:val="en-US"/>
        </w:rPr>
        <w:t>[10]</w:t>
      </w:r>
      <w:r>
        <w:rPr>
          <w:lang w:val="en-US"/>
        </w:rPr>
        <w:fldChar w:fldCharType="end"/>
      </w:r>
      <w:r>
        <w:rPr>
          <w:lang w:val="en-US"/>
        </w:rPr>
        <w:t>. At least for aperiodic CSI-RS for beam management, the interference measurement on these REs would most likely be representative of the interference that subsequent PDSCH transmissions would experience.</w:t>
      </w:r>
    </w:p>
    <w:p w14:paraId="46B8B863" w14:textId="77777777" w:rsidR="00ED5D56" w:rsidRPr="008A0C26" w:rsidRDefault="00ED5D56" w:rsidP="00ED5D56">
      <w:pPr>
        <w:pStyle w:val="Heading3"/>
        <w:rPr>
          <w:lang w:val="en-US"/>
        </w:rPr>
      </w:pPr>
      <w:r w:rsidRPr="008A0C26">
        <w:t>2.5.2</w:t>
      </w:r>
      <w:r w:rsidRPr="008A0C26">
        <w:tab/>
        <w:t>Reporting framework</w:t>
      </w:r>
    </w:p>
    <w:p w14:paraId="378688EE" w14:textId="77777777" w:rsidR="00ED5D56" w:rsidRPr="008A0C26" w:rsidRDefault="00ED5D56" w:rsidP="00ED5D56">
      <w:pPr>
        <w:pStyle w:val="BodyText"/>
        <w:rPr>
          <w:lang w:val="en-US"/>
        </w:rPr>
      </w:pPr>
      <w:r w:rsidRPr="008A0C26">
        <w:rPr>
          <w:lang w:val="en-US"/>
        </w:rPr>
        <w:t xml:space="preserve">The current framework for reporting L1-RSRP is flexible: the NW can configure </w:t>
      </w:r>
      <w:proofErr w:type="gramStart"/>
      <w:r w:rsidRPr="008A0C26">
        <w:rPr>
          <w:lang w:val="en-US"/>
        </w:rPr>
        <w:t>a number of</w:t>
      </w:r>
      <w:proofErr w:type="gramEnd"/>
      <w:r w:rsidRPr="008A0C26">
        <w:rPr>
          <w:lang w:val="en-US"/>
        </w:rPr>
        <w:t xml:space="preserve"> measurement reports from the UE, based on various subsets of the reference signals: for instance, the NW can configure the UE to report L1-RSRP based on more than one set of CSI-RSs, and the NW can subsequently combine the content in the reports to perform an educated beam selection. We foresee that the introduction of L1-SINR reporting will add one additional report quantity to the report configuration. In this case, the NW can choose to configure both L1-RSRP reports and L1-SINR reports on a per-UE basis, and use the combined measurement reports to select beams. However, we fail to see that there would be any gain in including both L1-RSRP and L1-SINR in the </w:t>
      </w:r>
      <w:r w:rsidRPr="008A0C26">
        <w:rPr>
          <w:i/>
          <w:lang w:val="en-US"/>
        </w:rPr>
        <w:t>same</w:t>
      </w:r>
      <w:r w:rsidRPr="008A0C26">
        <w:rPr>
          <w:lang w:val="en-US"/>
        </w:rPr>
        <w:t xml:space="preserve"> report. </w:t>
      </w:r>
    </w:p>
    <w:p w14:paraId="3F3FD991" w14:textId="77777777" w:rsidR="00ED5D56" w:rsidRPr="008A0C26" w:rsidRDefault="00ED5D56" w:rsidP="00ED5D56">
      <w:pPr>
        <w:pStyle w:val="BodyText"/>
        <w:rPr>
          <w:lang w:val="en-US"/>
        </w:rPr>
      </w:pPr>
      <w:r w:rsidRPr="008A0C26">
        <w:rPr>
          <w:lang w:val="en-US"/>
        </w:rPr>
        <w:t>The L1-RSRP measurements are identified either by CRI or SSBRI, which is flexibly configured. To reduce the overhead, differential reporting is used when reporting 2 or 4 values. We are comfortable with that reporting format and feel that it should be reused as far as possible:</w:t>
      </w:r>
    </w:p>
    <w:p w14:paraId="0F8A77FB" w14:textId="77777777" w:rsidR="00ED5D56" w:rsidRPr="008A0C26" w:rsidRDefault="00ED5D56" w:rsidP="00ED5D56">
      <w:pPr>
        <w:pStyle w:val="Proposal"/>
      </w:pPr>
      <w:bookmarkStart w:id="91" w:name="_Toc528954524"/>
      <w:bookmarkStart w:id="92" w:name="_Toc534987244"/>
      <w:bookmarkStart w:id="93" w:name="_Toc1484228"/>
      <w:r w:rsidRPr="008A0C26">
        <w:t>The L1-SINR reporting reuses the L1-RSRP reporting format: the 1, 2 or 4 SS/PBCH blocks or CSI-RS resources with the highest L1-SINR is reported, along with the corresponding SSBRI/CRI. Differential reporting is used if 2 or 4 values are reported.</w:t>
      </w:r>
      <w:bookmarkEnd w:id="91"/>
      <w:bookmarkEnd w:id="92"/>
      <w:bookmarkEnd w:id="93"/>
    </w:p>
    <w:p w14:paraId="22929BD8" w14:textId="141F5EF5" w:rsidR="001171DF" w:rsidRPr="001171DF" w:rsidRDefault="008A0C26" w:rsidP="00073946">
      <w:pPr>
        <w:pStyle w:val="BodyText"/>
      </w:pPr>
      <w:r>
        <w:t>Here we note that the WID says that reporting of L1-SINR should be reported. Reporting other quantities, e.g., resources</w:t>
      </w:r>
      <w:r w:rsidR="005515D6">
        <w:t xml:space="preserve"> </w:t>
      </w:r>
      <w:r>
        <w:t>with lowest interference, is out of scope of the WID.</w:t>
      </w:r>
      <w:r w:rsidR="005515D6">
        <w:t xml:space="preserve"> </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130524" w14:textId="76DF1CA1" w:rsidR="00EE2F2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484199" w:history="1">
        <w:r w:rsidR="00EE2F2E" w:rsidRPr="006149E4">
          <w:rPr>
            <w:rStyle w:val="Hyperlink"/>
            <w:noProof/>
            <w:lang w:val="en-US"/>
          </w:rPr>
          <w:t>Observation 1</w:t>
        </w:r>
        <w:r w:rsidR="00EE2F2E">
          <w:rPr>
            <w:rFonts w:asciiTheme="minorHAnsi" w:eastAsiaTheme="minorEastAsia" w:hAnsiTheme="minorHAnsi" w:cstheme="minorBidi"/>
            <w:b w:val="0"/>
            <w:noProof/>
            <w:sz w:val="22"/>
            <w:szCs w:val="22"/>
            <w:lang w:val="sv-SE" w:eastAsia="sv-SE"/>
          </w:rPr>
          <w:tab/>
        </w:r>
        <w:r w:rsidR="00EE2F2E" w:rsidRPr="006149E4">
          <w:rPr>
            <w:rStyle w:val="Hyperlink"/>
            <w:noProof/>
            <w:lang w:val="en-US"/>
          </w:rPr>
          <w:t>The signaling mechanism for SRS-SRS spatial relations is heavy-weight for many desirable configurations.</w:t>
        </w:r>
      </w:hyperlink>
    </w:p>
    <w:p w14:paraId="41B90ECB" w14:textId="695FC983"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00" w:history="1">
        <w:r w:rsidRPr="006149E4">
          <w:rPr>
            <w:rStyle w:val="Hyperlink"/>
            <w:noProof/>
          </w:rPr>
          <w:t>Observation 2</w:t>
        </w:r>
        <w:r>
          <w:rPr>
            <w:rFonts w:asciiTheme="minorHAnsi" w:eastAsiaTheme="minorEastAsia" w:hAnsiTheme="minorHAnsi" w:cstheme="minorBidi"/>
            <w:b w:val="0"/>
            <w:noProof/>
            <w:sz w:val="22"/>
            <w:szCs w:val="22"/>
            <w:lang w:val="sv-SE" w:eastAsia="sv-SE"/>
          </w:rPr>
          <w:tab/>
        </w:r>
        <w:r w:rsidRPr="006149E4">
          <w:rPr>
            <w:rStyle w:val="Hyperlink"/>
            <w:noProof/>
          </w:rPr>
          <w:t>The signalling overhead limits how accurate QCL relations can be conveyed to the UE.</w:t>
        </w:r>
      </w:hyperlink>
    </w:p>
    <w:p w14:paraId="73795DFB" w14:textId="38886B4A"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01" w:history="1">
        <w:r w:rsidRPr="006149E4">
          <w:rPr>
            <w:rStyle w:val="Hyperlink"/>
            <w:noProof/>
          </w:rPr>
          <w:t>Observation 3</w:t>
        </w:r>
        <w:r>
          <w:rPr>
            <w:rFonts w:asciiTheme="minorHAnsi" w:eastAsiaTheme="minorEastAsia" w:hAnsiTheme="minorHAnsi" w:cstheme="minorBidi"/>
            <w:b w:val="0"/>
            <w:noProof/>
            <w:sz w:val="22"/>
            <w:szCs w:val="22"/>
            <w:lang w:val="sv-SE" w:eastAsia="sv-SE"/>
          </w:rPr>
          <w:tab/>
        </w:r>
        <w:r w:rsidRPr="006149E4">
          <w:rPr>
            <w:rStyle w:val="Hyperlink"/>
            <w:noProof/>
          </w:rPr>
          <w:t>The QCL source of a periodic CSI-RS is an optional RRC, implying that the UE must be able to utilize a periodic CSI-RS without a QCL source.</w:t>
        </w:r>
      </w:hyperlink>
    </w:p>
    <w:p w14:paraId="12175707" w14:textId="6EE665C4"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02" w:history="1">
        <w:r w:rsidRPr="006149E4">
          <w:rPr>
            <w:rStyle w:val="Hyperlink"/>
            <w:noProof/>
          </w:rPr>
          <w:t>Observation 4</w:t>
        </w:r>
        <w:r>
          <w:rPr>
            <w:rFonts w:asciiTheme="minorHAnsi" w:eastAsiaTheme="minorEastAsia" w:hAnsiTheme="minorHAnsi" w:cstheme="minorBidi"/>
            <w:b w:val="0"/>
            <w:noProof/>
            <w:sz w:val="22"/>
            <w:szCs w:val="22"/>
            <w:lang w:val="sv-SE" w:eastAsia="sv-SE"/>
          </w:rPr>
          <w:tab/>
        </w:r>
        <w:r w:rsidRPr="006149E4">
          <w:rPr>
            <w:rStyle w:val="Hyperlink"/>
            <w:noProof/>
          </w:rPr>
          <w:t>To introduce IFDMA, the only required addition is an RRC parameter.</w:t>
        </w:r>
      </w:hyperlink>
    </w:p>
    <w:p w14:paraId="2472704D" w14:textId="476DB5D8"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03" w:history="1">
        <w:r w:rsidRPr="006149E4">
          <w:rPr>
            <w:rStyle w:val="Hyperlink"/>
            <w:noProof/>
          </w:rPr>
          <w:t>Observation 5</w:t>
        </w:r>
        <w:r>
          <w:rPr>
            <w:rFonts w:asciiTheme="minorHAnsi" w:eastAsiaTheme="minorEastAsia" w:hAnsiTheme="minorHAnsi" w:cstheme="minorBidi"/>
            <w:b w:val="0"/>
            <w:noProof/>
            <w:sz w:val="22"/>
            <w:szCs w:val="22"/>
            <w:lang w:val="sv-SE" w:eastAsia="sv-SE"/>
          </w:rPr>
          <w:tab/>
        </w:r>
        <w:r w:rsidRPr="006149E4">
          <w:rPr>
            <w:rStyle w:val="Hyperlink"/>
            <w:noProof/>
          </w:rPr>
          <w:t>During a CSI-RS symbols in a P3 sweep, the REs not occupied by CSI-RS are most likely empty.</w:t>
        </w:r>
      </w:hyperlink>
    </w:p>
    <w:p w14:paraId="554AFBC2" w14:textId="50F02DFB"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04" w:history="1">
        <w:r w:rsidRPr="006149E4">
          <w:rPr>
            <w:rStyle w:val="Hyperlink"/>
            <w:noProof/>
          </w:rPr>
          <w:t>Observation 6</w:t>
        </w:r>
        <w:r>
          <w:rPr>
            <w:rFonts w:asciiTheme="minorHAnsi" w:eastAsiaTheme="minorEastAsia" w:hAnsiTheme="minorHAnsi" w:cstheme="minorBidi"/>
            <w:b w:val="0"/>
            <w:noProof/>
            <w:sz w:val="22"/>
            <w:szCs w:val="22"/>
            <w:lang w:val="sv-SE" w:eastAsia="sv-SE"/>
          </w:rPr>
          <w:tab/>
        </w:r>
        <w:r w:rsidRPr="006149E4">
          <w:rPr>
            <w:rStyle w:val="Hyperlink"/>
            <w:noProof/>
          </w:rPr>
          <w:t>Configuring rate-matching resources for CSI-RS resources in a CSI-RS resource set with repetition ‘on’ results in a significant RRC signalling load.</w:t>
        </w:r>
      </w:hyperlink>
    </w:p>
    <w:p w14:paraId="38A92DC0" w14:textId="6C071A45"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05" w:history="1">
        <w:r w:rsidRPr="006149E4">
          <w:rPr>
            <w:rStyle w:val="Hyperlink"/>
            <w:noProof/>
          </w:rPr>
          <w:t>Observation 7</w:t>
        </w:r>
        <w:r>
          <w:rPr>
            <w:rFonts w:asciiTheme="minorHAnsi" w:eastAsiaTheme="minorEastAsia" w:hAnsiTheme="minorHAnsi" w:cstheme="minorBidi"/>
            <w:b w:val="0"/>
            <w:noProof/>
            <w:sz w:val="22"/>
            <w:szCs w:val="22"/>
            <w:lang w:val="sv-SE" w:eastAsia="sv-SE"/>
          </w:rPr>
          <w:tab/>
        </w:r>
        <w:r w:rsidRPr="006149E4">
          <w:rPr>
            <w:rStyle w:val="Hyperlink"/>
            <w:noProof/>
          </w:rPr>
          <w:t>The Rel-15 multi-panel scheduling support could be improved if additional quantities could be associated with the individual panels.</w:t>
        </w:r>
      </w:hyperlink>
    </w:p>
    <w:p w14:paraId="4D4CE448" w14:textId="5D94E128"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06" w:history="1">
        <w:r w:rsidRPr="006149E4">
          <w:rPr>
            <w:rStyle w:val="Hyperlink"/>
            <w:noProof/>
          </w:rPr>
          <w:t>Observation 8</w:t>
        </w:r>
        <w:r>
          <w:rPr>
            <w:rFonts w:asciiTheme="minorHAnsi" w:eastAsiaTheme="minorEastAsia" w:hAnsiTheme="minorHAnsi" w:cstheme="minorBidi"/>
            <w:b w:val="0"/>
            <w:noProof/>
            <w:sz w:val="22"/>
            <w:szCs w:val="22"/>
            <w:lang w:val="sv-SE" w:eastAsia="sv-SE"/>
          </w:rPr>
          <w:tab/>
        </w:r>
        <w:r w:rsidRPr="006149E4">
          <w:rPr>
            <w:rStyle w:val="Hyperlink"/>
            <w:noProof/>
          </w:rPr>
          <w:t>Completing link recovery takes around 150ms, from the time when the beam is lost, until a new beam is operational.</w:t>
        </w:r>
      </w:hyperlink>
    </w:p>
    <w:p w14:paraId="19DE8D94" w14:textId="02133785"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07" w:history="1">
        <w:r w:rsidRPr="006149E4">
          <w:rPr>
            <w:rStyle w:val="Hyperlink"/>
            <w:noProof/>
          </w:rPr>
          <w:t>Observation 9</w:t>
        </w:r>
        <w:r>
          <w:rPr>
            <w:rFonts w:asciiTheme="minorHAnsi" w:eastAsiaTheme="minorEastAsia" w:hAnsiTheme="minorHAnsi" w:cstheme="minorBidi"/>
            <w:b w:val="0"/>
            <w:noProof/>
            <w:sz w:val="22"/>
            <w:szCs w:val="22"/>
            <w:lang w:val="sv-SE" w:eastAsia="sv-SE"/>
          </w:rPr>
          <w:tab/>
        </w:r>
        <w:r w:rsidRPr="006149E4">
          <w:rPr>
            <w:rStyle w:val="Hyperlink"/>
            <w:noProof/>
          </w:rPr>
          <w:t>Solutions based on PRACH and SR-PUCCH require that a large amount of PRACH preambles or PUCCH resources are reserved in the PCell.</w:t>
        </w:r>
      </w:hyperlink>
    </w:p>
    <w:p w14:paraId="09EA1E11" w14:textId="2982B391"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08" w:history="1">
        <w:r w:rsidRPr="006149E4">
          <w:rPr>
            <w:rStyle w:val="Hyperlink"/>
            <w:noProof/>
          </w:rPr>
          <w:t>Observation 10</w:t>
        </w:r>
        <w:r>
          <w:rPr>
            <w:rFonts w:asciiTheme="minorHAnsi" w:eastAsiaTheme="minorEastAsia" w:hAnsiTheme="minorHAnsi" w:cstheme="minorBidi"/>
            <w:b w:val="0"/>
            <w:noProof/>
            <w:sz w:val="22"/>
            <w:szCs w:val="22"/>
            <w:lang w:val="sv-SE" w:eastAsia="sv-SE"/>
          </w:rPr>
          <w:tab/>
        </w:r>
        <w:r w:rsidRPr="006149E4">
          <w:rPr>
            <w:rStyle w:val="Hyperlink"/>
            <w:noProof/>
          </w:rPr>
          <w:t>The MAC CE-based link recovery solution has low configuration overhead; the information is efficiently encoded and requires no configuration of additional resources on the PCell.</w:t>
        </w:r>
      </w:hyperlink>
    </w:p>
    <w:p w14:paraId="75902799" w14:textId="382C4E21"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09" w:history="1">
        <w:r w:rsidRPr="006149E4">
          <w:rPr>
            <w:rStyle w:val="Hyperlink"/>
            <w:noProof/>
          </w:rPr>
          <w:t>Observation 11</w:t>
        </w:r>
        <w:r>
          <w:rPr>
            <w:rFonts w:asciiTheme="minorHAnsi" w:eastAsiaTheme="minorEastAsia" w:hAnsiTheme="minorHAnsi" w:cstheme="minorBidi"/>
            <w:b w:val="0"/>
            <w:noProof/>
            <w:sz w:val="22"/>
            <w:szCs w:val="22"/>
            <w:lang w:val="sv-SE" w:eastAsia="sv-SE"/>
          </w:rPr>
          <w:tab/>
        </w:r>
        <w:r w:rsidRPr="006149E4">
          <w:rPr>
            <w:rStyle w:val="Hyperlink"/>
            <w:noProof/>
          </w:rPr>
          <w:t>The latency of the four methods to send the link recovery request is similar and depends on other properties of the system, primarily the periodicity of the SR and the PRACH/PUCCH occasions.</w:t>
        </w:r>
      </w:hyperlink>
    </w:p>
    <w:p w14:paraId="364C05FA" w14:textId="17F38A61"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10" w:history="1">
        <w:r w:rsidRPr="006149E4">
          <w:rPr>
            <w:rStyle w:val="Hyperlink"/>
            <w:noProof/>
            <w:lang w:val="en-US"/>
          </w:rPr>
          <w:t>Observation 12</w:t>
        </w:r>
        <w:r>
          <w:rPr>
            <w:rFonts w:asciiTheme="minorHAnsi" w:eastAsiaTheme="minorEastAsia" w:hAnsiTheme="minorHAnsi" w:cstheme="minorBidi"/>
            <w:b w:val="0"/>
            <w:noProof/>
            <w:sz w:val="22"/>
            <w:szCs w:val="22"/>
            <w:lang w:val="sv-SE" w:eastAsia="sv-SE"/>
          </w:rPr>
          <w:tab/>
        </w:r>
        <w:r w:rsidRPr="006149E4">
          <w:rPr>
            <w:rStyle w:val="Hyperlink"/>
            <w:noProof/>
            <w:lang w:val="en-US"/>
          </w:rPr>
          <w:t>In the investigated scenarios, L1-SINR measurement and reporting provides no benefits compared to L1-RSRP measurement and reporting.</w:t>
        </w:r>
      </w:hyperlink>
    </w:p>
    <w:p w14:paraId="1D8E2928" w14:textId="11841358"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11" w:history="1">
        <w:r w:rsidRPr="006149E4">
          <w:rPr>
            <w:rStyle w:val="Hyperlink"/>
            <w:noProof/>
          </w:rPr>
          <w:t>Observation 13</w:t>
        </w:r>
        <w:r>
          <w:rPr>
            <w:rFonts w:asciiTheme="minorHAnsi" w:eastAsiaTheme="minorEastAsia" w:hAnsiTheme="minorHAnsi" w:cstheme="minorBidi"/>
            <w:b w:val="0"/>
            <w:noProof/>
            <w:sz w:val="22"/>
            <w:szCs w:val="22"/>
            <w:lang w:val="sv-SE" w:eastAsia="sv-SE"/>
          </w:rPr>
          <w:tab/>
        </w:r>
        <w:r w:rsidRPr="006149E4">
          <w:rPr>
            <w:rStyle w:val="Hyperlink"/>
            <w:noProof/>
          </w:rPr>
          <w:t>It is unclear under what circumstances beam selection based on L1-SINR would provide better performance than beam selection based on L1-RSRP.</w:t>
        </w:r>
      </w:hyperlink>
    </w:p>
    <w:p w14:paraId="638CBFAF" w14:textId="565C6171" w:rsidR="006E1C82" w:rsidRDefault="006F6582" w:rsidP="008E065E">
      <w:pPr>
        <w:pStyle w:val="BodyText"/>
        <w:rPr>
          <w:b/>
          <w:bCs/>
        </w:rPr>
      </w:pPr>
      <w:r>
        <w:rPr>
          <w:b/>
          <w:bCs/>
        </w:rPr>
        <w:fldChar w:fldCharType="end"/>
      </w: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689EC4F" w14:textId="56F8F848" w:rsidR="00EE2F2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84212" w:history="1">
        <w:r w:rsidR="00EE2F2E" w:rsidRPr="00DA5E61">
          <w:rPr>
            <w:rStyle w:val="Hyperlink"/>
            <w:noProof/>
            <w:lang w:val="en-US"/>
          </w:rPr>
          <w:t>Proposal 1</w:t>
        </w:r>
        <w:r w:rsidR="00EE2F2E">
          <w:rPr>
            <w:rFonts w:asciiTheme="minorHAnsi" w:eastAsiaTheme="minorEastAsia" w:hAnsiTheme="minorHAnsi" w:cstheme="minorBidi"/>
            <w:b w:val="0"/>
            <w:noProof/>
            <w:sz w:val="22"/>
            <w:szCs w:val="22"/>
            <w:lang w:val="sv-SE" w:eastAsia="sv-SE"/>
          </w:rPr>
          <w:tab/>
        </w:r>
        <w:r w:rsidR="00EE2F2E" w:rsidRPr="00DA5E61">
          <w:rPr>
            <w:rStyle w:val="Hyperlink"/>
            <w:noProof/>
            <w:lang w:val="en-US"/>
          </w:rPr>
          <w:t>Enable update of the spatial relation of aperiodic SRS with MAC-CE signaling.</w:t>
        </w:r>
      </w:hyperlink>
    </w:p>
    <w:p w14:paraId="543B8603" w14:textId="19484C60"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13" w:history="1">
        <w:r w:rsidRPr="00DA5E61">
          <w:rPr>
            <w:rStyle w:val="Hyperlink"/>
            <w:noProof/>
          </w:rPr>
          <w:t>Proposal 2</w:t>
        </w:r>
        <w:r>
          <w:rPr>
            <w:rFonts w:asciiTheme="minorHAnsi" w:eastAsiaTheme="minorEastAsia" w:hAnsiTheme="minorHAnsi" w:cstheme="minorBidi"/>
            <w:b w:val="0"/>
            <w:noProof/>
            <w:sz w:val="22"/>
            <w:szCs w:val="22"/>
            <w:lang w:val="sv-SE" w:eastAsia="sv-SE"/>
          </w:rPr>
          <w:tab/>
        </w:r>
        <w:r w:rsidRPr="00DA5E61">
          <w:rPr>
            <w:rStyle w:val="Hyperlink"/>
            <w:noProof/>
          </w:rPr>
          <w:t>Introduce concept of flexible spatial relation that enables the UE to update the UE TX beam by itself without the NW updating the spatial relations.</w:t>
        </w:r>
      </w:hyperlink>
    </w:p>
    <w:p w14:paraId="0A910FD6" w14:textId="68F222E6"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14" w:history="1">
        <w:r w:rsidRPr="00DA5E61">
          <w:rPr>
            <w:rStyle w:val="Hyperlink"/>
            <w:noProof/>
            <w:lang w:val="en-US"/>
          </w:rPr>
          <w:t>Proposal 3</w:t>
        </w:r>
        <w:r>
          <w:rPr>
            <w:rFonts w:asciiTheme="minorHAnsi" w:eastAsiaTheme="minorEastAsia" w:hAnsiTheme="minorHAnsi" w:cstheme="minorBidi"/>
            <w:b w:val="0"/>
            <w:noProof/>
            <w:sz w:val="22"/>
            <w:szCs w:val="22"/>
            <w:lang w:val="sv-SE" w:eastAsia="sv-SE"/>
          </w:rPr>
          <w:tab/>
        </w:r>
        <w:r w:rsidRPr="00DA5E61">
          <w:rPr>
            <w:rStyle w:val="Hyperlink"/>
            <w:noProof/>
            <w:lang w:val="en-US"/>
          </w:rPr>
          <w:t>Enable simultaneous spatial relation update for all PUCCH resources to reduce signaling.</w:t>
        </w:r>
      </w:hyperlink>
    </w:p>
    <w:p w14:paraId="7A194A0C" w14:textId="096F0905"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15" w:history="1">
        <w:r w:rsidRPr="00DA5E61">
          <w:rPr>
            <w:rStyle w:val="Hyperlink"/>
            <w:noProof/>
          </w:rPr>
          <w:t>Proposal 4</w:t>
        </w:r>
        <w:r>
          <w:rPr>
            <w:rFonts w:asciiTheme="minorHAnsi" w:eastAsiaTheme="minorEastAsia" w:hAnsiTheme="minorHAnsi" w:cstheme="minorBidi"/>
            <w:b w:val="0"/>
            <w:noProof/>
            <w:sz w:val="22"/>
            <w:szCs w:val="22"/>
            <w:lang w:val="sv-SE" w:eastAsia="sv-SE"/>
          </w:rPr>
          <w:tab/>
        </w:r>
        <w:r w:rsidRPr="00DA5E61">
          <w:rPr>
            <w:rStyle w:val="Hyperlink"/>
            <w:noProof/>
          </w:rPr>
          <w:t>Introduce the possibility to use a CORESET when configuring a spatial relation.</w:t>
        </w:r>
      </w:hyperlink>
    </w:p>
    <w:p w14:paraId="373AAF3D" w14:textId="09248CCC"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16" w:history="1">
        <w:r w:rsidRPr="00DA5E61">
          <w:rPr>
            <w:rStyle w:val="Hyperlink"/>
            <w:noProof/>
          </w:rPr>
          <w:t>Proposal 5</w:t>
        </w:r>
        <w:r>
          <w:rPr>
            <w:rFonts w:asciiTheme="minorHAnsi" w:eastAsiaTheme="minorEastAsia" w:hAnsiTheme="minorHAnsi" w:cstheme="minorBidi"/>
            <w:b w:val="0"/>
            <w:noProof/>
            <w:sz w:val="22"/>
            <w:szCs w:val="22"/>
            <w:lang w:val="sv-SE" w:eastAsia="sv-SE"/>
          </w:rPr>
          <w:tab/>
        </w:r>
        <w:r w:rsidRPr="00DA5E61">
          <w:rPr>
            <w:rStyle w:val="Hyperlink"/>
            <w:noProof/>
          </w:rPr>
          <w:t>Introduce the possibility to configure several QCL sources for one RS.</w:t>
        </w:r>
      </w:hyperlink>
    </w:p>
    <w:p w14:paraId="61617AD2" w14:textId="04D0B607"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17" w:history="1">
        <w:r w:rsidRPr="00DA5E61">
          <w:rPr>
            <w:rStyle w:val="Hyperlink"/>
            <w:noProof/>
          </w:rPr>
          <w:t>Proposal 6</w:t>
        </w:r>
        <w:r>
          <w:rPr>
            <w:rFonts w:asciiTheme="minorHAnsi" w:eastAsiaTheme="minorEastAsia" w:hAnsiTheme="minorHAnsi" w:cstheme="minorBidi"/>
            <w:b w:val="0"/>
            <w:noProof/>
            <w:sz w:val="22"/>
            <w:szCs w:val="22"/>
            <w:lang w:val="sv-SE" w:eastAsia="sv-SE"/>
          </w:rPr>
          <w:tab/>
        </w:r>
        <w:r w:rsidRPr="00DA5E61">
          <w:rPr>
            <w:rStyle w:val="Hyperlink"/>
            <w:noProof/>
          </w:rPr>
          <w:t>Introduce the possibility to configure an aperiodic TRS with the same TCI states as the periodic TRS.</w:t>
        </w:r>
      </w:hyperlink>
    </w:p>
    <w:p w14:paraId="73B1A4F3" w14:textId="224D718B"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18" w:history="1">
        <w:r w:rsidRPr="00DA5E61">
          <w:rPr>
            <w:rStyle w:val="Hyperlink"/>
            <w:noProof/>
          </w:rPr>
          <w:t>Proposal 7</w:t>
        </w:r>
        <w:r>
          <w:rPr>
            <w:rFonts w:asciiTheme="minorHAnsi" w:eastAsiaTheme="minorEastAsia" w:hAnsiTheme="minorHAnsi" w:cstheme="minorBidi"/>
            <w:b w:val="0"/>
            <w:noProof/>
            <w:sz w:val="22"/>
            <w:szCs w:val="22"/>
            <w:lang w:val="sv-SE" w:eastAsia="sv-SE"/>
          </w:rPr>
          <w:tab/>
        </w:r>
        <w:r w:rsidRPr="00DA5E61">
          <w:rPr>
            <w:rStyle w:val="Hyperlink"/>
            <w:noProof/>
          </w:rPr>
          <w:t>Introduce a semi-persistent TRS which can be configured with the same TCI states as the periodic TRS.</w:t>
        </w:r>
      </w:hyperlink>
    </w:p>
    <w:p w14:paraId="0111F63E" w14:textId="5AE9E306"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19" w:history="1">
        <w:r w:rsidRPr="00DA5E61">
          <w:rPr>
            <w:rStyle w:val="Hyperlink"/>
            <w:noProof/>
            <w:lang w:val="en-US"/>
          </w:rPr>
          <w:t>Proposal 8</w:t>
        </w:r>
        <w:r>
          <w:rPr>
            <w:rFonts w:asciiTheme="minorHAnsi" w:eastAsiaTheme="minorEastAsia" w:hAnsiTheme="minorHAnsi" w:cstheme="minorBidi"/>
            <w:b w:val="0"/>
            <w:noProof/>
            <w:sz w:val="22"/>
            <w:szCs w:val="22"/>
            <w:lang w:val="sv-SE" w:eastAsia="sv-SE"/>
          </w:rPr>
          <w:tab/>
        </w:r>
        <w:r w:rsidRPr="00DA5E61">
          <w:rPr>
            <w:rStyle w:val="Hyperlink"/>
            <w:noProof/>
            <w:lang w:val="en-US"/>
          </w:rPr>
          <w:t>Introduce a field in the CSI-RS resource description that states that nothing is transmitted in REs not used for CSI-RS in the OFDM symbol where the CSI-RS is mapped.</w:t>
        </w:r>
      </w:hyperlink>
    </w:p>
    <w:p w14:paraId="292054A8" w14:textId="67223154"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20" w:history="1">
        <w:r w:rsidRPr="00DA5E61">
          <w:rPr>
            <w:rStyle w:val="Hyperlink"/>
            <w:noProof/>
          </w:rPr>
          <w:t>Proposal 9</w:t>
        </w:r>
        <w:r>
          <w:rPr>
            <w:rFonts w:asciiTheme="minorHAnsi" w:eastAsiaTheme="minorEastAsia" w:hAnsiTheme="minorHAnsi" w:cstheme="minorBidi"/>
            <w:b w:val="0"/>
            <w:noProof/>
            <w:sz w:val="22"/>
            <w:szCs w:val="22"/>
            <w:lang w:val="sv-SE" w:eastAsia="sv-SE"/>
          </w:rPr>
          <w:tab/>
        </w:r>
        <w:r w:rsidRPr="00DA5E61">
          <w:rPr>
            <w:rStyle w:val="Hyperlink"/>
            <w:noProof/>
          </w:rPr>
          <w:t>Introduce an identifier (UTE) that can be used to support improved multi-panel scheduling uplink.</w:t>
        </w:r>
      </w:hyperlink>
    </w:p>
    <w:p w14:paraId="585C8A59" w14:textId="03760148"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21" w:history="1">
        <w:r w:rsidRPr="00DA5E61">
          <w:rPr>
            <w:rStyle w:val="Hyperlink"/>
            <w:noProof/>
          </w:rPr>
          <w:t>Proposal 10</w:t>
        </w:r>
        <w:r>
          <w:rPr>
            <w:rFonts w:asciiTheme="minorHAnsi" w:eastAsiaTheme="minorEastAsia" w:hAnsiTheme="minorHAnsi" w:cstheme="minorBidi"/>
            <w:b w:val="0"/>
            <w:noProof/>
            <w:sz w:val="22"/>
            <w:szCs w:val="22"/>
            <w:lang w:val="sv-SE" w:eastAsia="sv-SE"/>
          </w:rPr>
          <w:tab/>
        </w:r>
        <w:r w:rsidRPr="00DA5E61">
          <w:rPr>
            <w:rStyle w:val="Hyperlink"/>
            <w:noProof/>
          </w:rPr>
          <w:t>Do not introduce support of simultaneous transmission over multiple UE antenna panels.</w:t>
        </w:r>
      </w:hyperlink>
    </w:p>
    <w:p w14:paraId="71344B16" w14:textId="06AA72FD"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22" w:history="1">
        <w:r w:rsidRPr="00DA5E61">
          <w:rPr>
            <w:rStyle w:val="Hyperlink"/>
            <w:noProof/>
          </w:rPr>
          <w:t>Proposal 11</w:t>
        </w:r>
        <w:r>
          <w:rPr>
            <w:rFonts w:asciiTheme="minorHAnsi" w:eastAsiaTheme="minorEastAsia" w:hAnsiTheme="minorHAnsi" w:cstheme="minorBidi"/>
            <w:b w:val="0"/>
            <w:noProof/>
            <w:sz w:val="22"/>
            <w:szCs w:val="22"/>
            <w:lang w:val="sv-SE" w:eastAsia="sv-SE"/>
          </w:rPr>
          <w:tab/>
        </w:r>
        <w:r w:rsidRPr="00DA5E61">
          <w:rPr>
            <w:rStyle w:val="Hyperlink"/>
            <w:noProof/>
          </w:rPr>
          <w:t>A UE can be configured to perform link recovery on all configured SCells.</w:t>
        </w:r>
      </w:hyperlink>
    </w:p>
    <w:p w14:paraId="7E318FE9" w14:textId="224E15AB"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23" w:history="1">
        <w:r w:rsidRPr="00DA5E61">
          <w:rPr>
            <w:rStyle w:val="Hyperlink"/>
            <w:noProof/>
          </w:rPr>
          <w:t>Proposal 12</w:t>
        </w:r>
        <w:r>
          <w:rPr>
            <w:rFonts w:asciiTheme="minorHAnsi" w:eastAsiaTheme="minorEastAsia" w:hAnsiTheme="minorHAnsi" w:cstheme="minorBidi"/>
            <w:b w:val="0"/>
            <w:noProof/>
            <w:sz w:val="22"/>
            <w:szCs w:val="22"/>
            <w:lang w:val="sv-SE" w:eastAsia="sv-SE"/>
          </w:rPr>
          <w:tab/>
        </w:r>
        <w:r w:rsidRPr="00DA5E61">
          <w:rPr>
            <w:rStyle w:val="Hyperlink"/>
            <w:noProof/>
          </w:rPr>
          <w:t>SCell BFD RS is in current CC for explicit configuration and can be in current CC or another CC for implicit configuration.</w:t>
        </w:r>
      </w:hyperlink>
    </w:p>
    <w:p w14:paraId="4E6AE6D6" w14:textId="6D83E5F3"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24" w:history="1">
        <w:r w:rsidRPr="00DA5E61">
          <w:rPr>
            <w:rStyle w:val="Hyperlink"/>
            <w:noProof/>
          </w:rPr>
          <w:t>Proposal 13</w:t>
        </w:r>
        <w:r>
          <w:rPr>
            <w:rFonts w:asciiTheme="minorHAnsi" w:eastAsiaTheme="minorEastAsia" w:hAnsiTheme="minorHAnsi" w:cstheme="minorBidi"/>
            <w:b w:val="0"/>
            <w:noProof/>
            <w:sz w:val="22"/>
            <w:szCs w:val="22"/>
            <w:lang w:val="sv-SE" w:eastAsia="sv-SE"/>
          </w:rPr>
          <w:tab/>
        </w:r>
        <w:r w:rsidRPr="00DA5E61">
          <w:rPr>
            <w:rStyle w:val="Hyperlink"/>
            <w:noProof/>
          </w:rPr>
          <w:t>In addition to the identity of the failed SCell, the UE also provides information about any potential new beam to the NW as part of the BFR procedure.</w:t>
        </w:r>
      </w:hyperlink>
    </w:p>
    <w:p w14:paraId="7626900F" w14:textId="09D60AC7"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25" w:history="1">
        <w:r w:rsidRPr="00DA5E61">
          <w:rPr>
            <w:rStyle w:val="Hyperlink"/>
            <w:noProof/>
          </w:rPr>
          <w:t>Proposal 14</w:t>
        </w:r>
        <w:r>
          <w:rPr>
            <w:rFonts w:asciiTheme="minorHAnsi" w:eastAsiaTheme="minorEastAsia" w:hAnsiTheme="minorHAnsi" w:cstheme="minorBidi"/>
            <w:b w:val="0"/>
            <w:noProof/>
            <w:sz w:val="22"/>
            <w:szCs w:val="22"/>
            <w:lang w:val="sv-SE" w:eastAsia="sv-SE"/>
          </w:rPr>
          <w:tab/>
        </w:r>
        <w:r w:rsidRPr="00DA5E61">
          <w:rPr>
            <w:rStyle w:val="Hyperlink"/>
            <w:noProof/>
          </w:rPr>
          <w:t>Adopt MAC CE indication over the PCell to support link failure recovery on the SCell.</w:t>
        </w:r>
      </w:hyperlink>
    </w:p>
    <w:p w14:paraId="40717401" w14:textId="7F8AEE0F"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26" w:history="1">
        <w:r w:rsidRPr="00DA5E61">
          <w:rPr>
            <w:rStyle w:val="Hyperlink"/>
            <w:noProof/>
            <w:lang w:val="en-US"/>
          </w:rPr>
          <w:t>Proposal 15</w:t>
        </w:r>
        <w:r>
          <w:rPr>
            <w:rFonts w:asciiTheme="minorHAnsi" w:eastAsiaTheme="minorEastAsia" w:hAnsiTheme="minorHAnsi" w:cstheme="minorBidi"/>
            <w:b w:val="0"/>
            <w:noProof/>
            <w:sz w:val="22"/>
            <w:szCs w:val="22"/>
            <w:lang w:val="sv-SE" w:eastAsia="sv-SE"/>
          </w:rPr>
          <w:tab/>
        </w:r>
        <w:r w:rsidRPr="00DA5E61">
          <w:rPr>
            <w:rStyle w:val="Hyperlink"/>
            <w:rFonts w:eastAsiaTheme="minorHAnsi"/>
            <w:noProof/>
            <w:lang w:val="en-US"/>
          </w:rPr>
          <w:t>Reuse the interference measurement configuration from the CSI framework as is.</w:t>
        </w:r>
      </w:hyperlink>
    </w:p>
    <w:p w14:paraId="5B7C1B36" w14:textId="7C2D89E4"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27" w:history="1">
        <w:r w:rsidRPr="00DA5E61">
          <w:rPr>
            <w:rStyle w:val="Hyperlink"/>
            <w:noProof/>
            <w:lang w:val="en-US"/>
          </w:rPr>
          <w:t>Proposal 16</w:t>
        </w:r>
        <w:r>
          <w:rPr>
            <w:rFonts w:asciiTheme="minorHAnsi" w:eastAsiaTheme="minorEastAsia" w:hAnsiTheme="minorHAnsi" w:cstheme="minorBidi"/>
            <w:b w:val="0"/>
            <w:noProof/>
            <w:sz w:val="22"/>
            <w:szCs w:val="22"/>
            <w:lang w:val="sv-SE" w:eastAsia="sv-SE"/>
          </w:rPr>
          <w:tab/>
        </w:r>
        <w:r w:rsidRPr="00DA5E61">
          <w:rPr>
            <w:rStyle w:val="Hyperlink"/>
            <w:rFonts w:eastAsiaTheme="minorHAnsi"/>
            <w:noProof/>
            <w:lang w:val="en-US"/>
          </w:rPr>
          <w:t>If dedicated interference measurement resources are not configured, the UE would use the REs used for RSRP measurement also to estimate the interference.</w:t>
        </w:r>
      </w:hyperlink>
    </w:p>
    <w:p w14:paraId="432CC015" w14:textId="5213423C" w:rsidR="00EE2F2E" w:rsidRDefault="00EE2F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484228" w:history="1">
        <w:r w:rsidRPr="00DA5E61">
          <w:rPr>
            <w:rStyle w:val="Hyperlink"/>
            <w:noProof/>
          </w:rPr>
          <w:t>Proposal 17</w:t>
        </w:r>
        <w:r>
          <w:rPr>
            <w:rFonts w:asciiTheme="minorHAnsi" w:eastAsiaTheme="minorEastAsia" w:hAnsiTheme="minorHAnsi" w:cstheme="minorBidi"/>
            <w:b w:val="0"/>
            <w:noProof/>
            <w:sz w:val="22"/>
            <w:szCs w:val="22"/>
            <w:lang w:val="sv-SE" w:eastAsia="sv-SE"/>
          </w:rPr>
          <w:tab/>
        </w:r>
        <w:r w:rsidRPr="00DA5E61">
          <w:rPr>
            <w:rStyle w:val="Hyperlink"/>
            <w:noProof/>
          </w:rPr>
          <w:t>The L1-SINR reporting reuses the L1-RSRP reporting format: the 1, 2 or 4 SS/PBCH blocks or CSI-RS resources with the highest L1-SINR is reported, along with the corresponding SSBRI/CRI. Differential reporting is used if 2 or 4 values are reported.</w:t>
        </w:r>
      </w:hyperlink>
    </w:p>
    <w:p w14:paraId="4CE1F56F" w14:textId="07ABD7FE" w:rsidR="006E1C82" w:rsidRPr="00CE0424" w:rsidRDefault="006E1C82" w:rsidP="006E1C82">
      <w:pPr>
        <w:pStyle w:val="BodyText"/>
        <w:rPr>
          <w:b/>
          <w:bCs/>
        </w:rPr>
      </w:pPr>
      <w:r>
        <w:rPr>
          <w:b/>
          <w:bCs/>
          <w:lang w:val="en-US"/>
        </w:rPr>
        <w:fldChar w:fldCharType="end"/>
      </w:r>
      <w:r w:rsidRPr="00CE0424">
        <w:rPr>
          <w:b/>
          <w:bCs/>
        </w:rPr>
        <w:t xml:space="preserve"> </w:t>
      </w:r>
    </w:p>
    <w:p w14:paraId="2E9054E1" w14:textId="77777777" w:rsidR="00F507D1" w:rsidRPr="00CE0424" w:rsidRDefault="00F507D1" w:rsidP="00CE0424">
      <w:pPr>
        <w:pStyle w:val="Heading1"/>
      </w:pPr>
      <w:bookmarkStart w:id="94" w:name="_In-sequence_SDU_delivery"/>
      <w:bookmarkStart w:id="95" w:name="_GoBack"/>
      <w:bookmarkEnd w:id="94"/>
      <w:bookmarkEnd w:id="95"/>
      <w:r w:rsidRPr="00CE0424">
        <w:t>References</w:t>
      </w:r>
    </w:p>
    <w:p w14:paraId="488EDB61" w14:textId="1CB63EC9" w:rsidR="001171DF" w:rsidRDefault="001171DF" w:rsidP="001171DF">
      <w:pPr>
        <w:pStyle w:val="Reference"/>
      </w:pPr>
      <w:bookmarkStart w:id="96" w:name="_Ref525282673"/>
      <w:bookmarkStart w:id="97" w:name="_Ref174151459"/>
      <w:bookmarkStart w:id="98" w:name="_Ref189809556"/>
      <w:r>
        <w:t xml:space="preserve">RP-182863, </w:t>
      </w:r>
      <w:r w:rsidRPr="00761D08">
        <w:t>Revised WID: Enhancements on MIMO for NR</w:t>
      </w:r>
      <w:r>
        <w:t>, Samsung, RAN#82, Sorrento, December 2018</w:t>
      </w:r>
      <w:bookmarkEnd w:id="96"/>
    </w:p>
    <w:p w14:paraId="2EA846F2" w14:textId="28E67AE8" w:rsidR="00250015" w:rsidRPr="00C15A6C" w:rsidRDefault="00250015" w:rsidP="00250015">
      <w:pPr>
        <w:pStyle w:val="Reference"/>
      </w:pPr>
      <w:bookmarkStart w:id="99" w:name="_Ref534971096"/>
      <w:bookmarkStart w:id="100" w:name="_Ref770026"/>
      <w:bookmarkStart w:id="101" w:name="_Ref534296410"/>
      <w:r w:rsidRPr="00C15A6C">
        <w:t>R1-19</w:t>
      </w:r>
      <w:r w:rsidR="00C15A6C" w:rsidRPr="00C15A6C">
        <w:t>02956</w:t>
      </w:r>
      <w:r w:rsidRPr="00C15A6C">
        <w:t xml:space="preserve">, </w:t>
      </w:r>
      <w:bookmarkStart w:id="102" w:name="_Hlk854552"/>
      <w:r w:rsidR="00C6152B" w:rsidRPr="00C15A6C">
        <w:t xml:space="preserve">Improvements to SRS-based </w:t>
      </w:r>
      <w:r w:rsidRPr="00C15A6C">
        <w:t>UL beam selection</w:t>
      </w:r>
      <w:bookmarkEnd w:id="102"/>
      <w:r w:rsidRPr="00C15A6C">
        <w:t>, Ericsson</w:t>
      </w:r>
      <w:bookmarkEnd w:id="99"/>
      <w:r w:rsidRPr="00C15A6C">
        <w:t>, RAN1 #96, Athens, February 2019</w:t>
      </w:r>
      <w:bookmarkEnd w:id="100"/>
      <w:r w:rsidRPr="00C15A6C">
        <w:t xml:space="preserve"> </w:t>
      </w:r>
    </w:p>
    <w:p w14:paraId="08B68A68" w14:textId="1B3D4085" w:rsidR="00250015" w:rsidRDefault="00250015" w:rsidP="00250015">
      <w:pPr>
        <w:pStyle w:val="Reference"/>
      </w:pPr>
      <w:r w:rsidRPr="003F48DB">
        <w:t>R1-1813607</w:t>
      </w:r>
      <w:r>
        <w:t>,</w:t>
      </w:r>
      <w:r w:rsidRPr="003F48DB">
        <w:t xml:space="preserve"> Initial simulation results for UL multi-panel transmission</w:t>
      </w:r>
      <w:r>
        <w:t>, Ericsson, RAN1#95, Spokane, November 2018</w:t>
      </w:r>
      <w:bookmarkEnd w:id="101"/>
    </w:p>
    <w:p w14:paraId="75ABEF17" w14:textId="77777777" w:rsidR="00EE2F2E" w:rsidRPr="00C15A6C" w:rsidRDefault="00EE2F2E" w:rsidP="00EE2F2E">
      <w:pPr>
        <w:pStyle w:val="Reference"/>
      </w:pPr>
      <w:bookmarkStart w:id="103" w:name="_Ref534719507"/>
      <w:r w:rsidRPr="00C15A6C">
        <w:t>R1-190</w:t>
      </w:r>
      <w:r>
        <w:t>1201</w:t>
      </w:r>
      <w:r w:rsidRPr="00C15A6C">
        <w:t xml:space="preserve">, Further simulation results for UL multi-panel transmission, Ericsson, RAN1 </w:t>
      </w:r>
      <w:r>
        <w:t>AdHoc1901</w:t>
      </w:r>
      <w:r w:rsidRPr="00C15A6C">
        <w:t xml:space="preserve">, </w:t>
      </w:r>
      <w:r>
        <w:t>Taipei</w:t>
      </w:r>
      <w:r w:rsidRPr="00C15A6C">
        <w:t xml:space="preserve">, </w:t>
      </w:r>
      <w:r>
        <w:t xml:space="preserve">January </w:t>
      </w:r>
      <w:r w:rsidRPr="00C15A6C">
        <w:t>2019</w:t>
      </w:r>
    </w:p>
    <w:p w14:paraId="5DE87F1D" w14:textId="2349DE5E" w:rsidR="00250015" w:rsidRPr="00943CF4" w:rsidRDefault="00250015" w:rsidP="00250015">
      <w:pPr>
        <w:pStyle w:val="Reference"/>
      </w:pPr>
      <w:bookmarkStart w:id="104" w:name="_Ref1483881"/>
      <w:r w:rsidRPr="00943CF4">
        <w:t>R1-19</w:t>
      </w:r>
      <w:r w:rsidR="00C15A6C" w:rsidRPr="00943CF4">
        <w:t>0</w:t>
      </w:r>
      <w:r w:rsidR="00C46804" w:rsidRPr="00943CF4">
        <w:t>3230</w:t>
      </w:r>
      <w:r w:rsidRPr="00943CF4">
        <w:t>, Further simulation results for UL multi-panel transmission, Ericsson, RAN1 #96, Athens, February 2019</w:t>
      </w:r>
      <w:bookmarkEnd w:id="103"/>
      <w:bookmarkEnd w:id="104"/>
    </w:p>
    <w:p w14:paraId="3B615261" w14:textId="319C6AB1" w:rsidR="00250015" w:rsidRPr="00C15A6C" w:rsidRDefault="00250015" w:rsidP="00250015">
      <w:pPr>
        <w:pStyle w:val="Reference"/>
      </w:pPr>
      <w:bookmarkStart w:id="105" w:name="_Ref534704331"/>
      <w:bookmarkStart w:id="106" w:name="_Ref791007"/>
      <w:r w:rsidRPr="00C15A6C">
        <w:t>R1-19</w:t>
      </w:r>
      <w:r w:rsidR="00C15A6C" w:rsidRPr="00C15A6C">
        <w:t>02957</w:t>
      </w:r>
      <w:r w:rsidRPr="00C15A6C">
        <w:t xml:space="preserve">, Latency analysis of SCell link recovery solutions, Ericsson, </w:t>
      </w:r>
      <w:bookmarkEnd w:id="105"/>
      <w:r w:rsidRPr="00C15A6C">
        <w:t>RAN1 #96, Athens, February 2019</w:t>
      </w:r>
      <w:bookmarkEnd w:id="106"/>
    </w:p>
    <w:p w14:paraId="16935ECB" w14:textId="7D28B883" w:rsidR="00250015" w:rsidRPr="00C15A6C" w:rsidRDefault="00250015" w:rsidP="00250015">
      <w:pPr>
        <w:pStyle w:val="Reference"/>
      </w:pPr>
      <w:bookmarkStart w:id="107" w:name="_Ref534706887"/>
      <w:r w:rsidRPr="00C15A6C">
        <w:t>R1-19</w:t>
      </w:r>
      <w:r w:rsidR="00C15A6C" w:rsidRPr="00C15A6C">
        <w:t>2958</w:t>
      </w:r>
      <w:r w:rsidRPr="00C15A6C">
        <w:t xml:space="preserve">, Performance of beam selection based on L1-SINR, Ericsson, </w:t>
      </w:r>
      <w:bookmarkEnd w:id="107"/>
      <w:r w:rsidRPr="00C15A6C">
        <w:t>RAN1 #96, Athens, February 2019</w:t>
      </w:r>
    </w:p>
    <w:p w14:paraId="28BC6BAB" w14:textId="2D7CEB3C" w:rsidR="00EA1409" w:rsidRPr="00CE0424" w:rsidRDefault="00EA1409" w:rsidP="00EA1409">
      <w:pPr>
        <w:pStyle w:val="Reference"/>
      </w:pPr>
      <w:bookmarkStart w:id="108" w:name="_Ref784552"/>
      <w:r>
        <w:t xml:space="preserve">3GPP TS 38.213, NR; </w:t>
      </w:r>
      <w:r w:rsidRPr="00D11F23">
        <w:t xml:space="preserve">Physical layer procedures for </w:t>
      </w:r>
      <w:r>
        <w:t>control, RAN#82, V15.4.0, December 2018</w:t>
      </w:r>
      <w:bookmarkEnd w:id="108"/>
    </w:p>
    <w:p w14:paraId="5F7B3EF5" w14:textId="75D6D9C8" w:rsidR="00EA1409" w:rsidRPr="00CE0424" w:rsidRDefault="00EA1409" w:rsidP="00EA1409">
      <w:pPr>
        <w:pStyle w:val="Reference"/>
      </w:pPr>
      <w:r>
        <w:t xml:space="preserve">3GPP TS 38.214, NR; </w:t>
      </w:r>
      <w:r w:rsidRPr="00D11F23">
        <w:t xml:space="preserve">Physical layer procedures for </w:t>
      </w:r>
      <w:r>
        <w:t>data, RAN#82, V15.4.0, December 2018</w:t>
      </w:r>
    </w:p>
    <w:p w14:paraId="162B33EB" w14:textId="621B29B9" w:rsidR="00EA1409" w:rsidRPr="00CE0424" w:rsidRDefault="00EA1409" w:rsidP="00EA1409">
      <w:pPr>
        <w:pStyle w:val="Reference"/>
      </w:pPr>
      <w:bookmarkStart w:id="109" w:name="_Ref956817"/>
      <w:r>
        <w:t xml:space="preserve">3GPP TS 38.215, NR; </w:t>
      </w:r>
      <w:r w:rsidRPr="007D71DF">
        <w:t>Physical layer measurements</w:t>
      </w:r>
      <w:r>
        <w:t>, RAN#82, V15.4.0, December 2018</w:t>
      </w:r>
      <w:bookmarkEnd w:id="109"/>
    </w:p>
    <w:p w14:paraId="12737BF7" w14:textId="2DB9ED8E" w:rsidR="00EA1409" w:rsidRDefault="00EA1409" w:rsidP="00EA1409">
      <w:pPr>
        <w:pStyle w:val="Reference"/>
      </w:pPr>
      <w:r>
        <w:t xml:space="preserve">3GPP TS 38.321, NR; Medium Access Control (MAC) protocol specification, RAN#82, V15.4.0, December 2018 </w:t>
      </w:r>
    </w:p>
    <w:p w14:paraId="1A264E28" w14:textId="437D6AB6" w:rsidR="00EA1409" w:rsidRPr="00CE0424" w:rsidRDefault="00EA1409" w:rsidP="00250015">
      <w:pPr>
        <w:pStyle w:val="Reference"/>
      </w:pPr>
      <w:bookmarkStart w:id="110" w:name="_Ref786323"/>
      <w:r>
        <w:t xml:space="preserve">3GPP TS 38.331, NR; </w:t>
      </w:r>
      <w:r w:rsidRPr="007D71DF">
        <w:t>Radio Resource Control (RRC) protocol specification</w:t>
      </w:r>
      <w:r>
        <w:t>, RAN#82, V15.4.0, December 2018</w:t>
      </w:r>
      <w:bookmarkEnd w:id="110"/>
      <w:r>
        <w:t xml:space="preserve"> </w:t>
      </w:r>
    </w:p>
    <w:bookmarkEnd w:id="97"/>
    <w:bookmarkEnd w:id="98"/>
    <w:p w14:paraId="0EC95EF5"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6E066" w14:textId="77777777" w:rsidR="000F58AD" w:rsidRDefault="000F58AD">
      <w:r>
        <w:separator/>
      </w:r>
    </w:p>
  </w:endnote>
  <w:endnote w:type="continuationSeparator" w:id="0">
    <w:p w14:paraId="3319184D" w14:textId="77777777" w:rsidR="000F58AD" w:rsidRDefault="000F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EE2F2E" w:rsidRDefault="00EE2F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8247C" w14:textId="77777777" w:rsidR="000F58AD" w:rsidRDefault="000F58AD">
      <w:r>
        <w:separator/>
      </w:r>
    </w:p>
  </w:footnote>
  <w:footnote w:type="continuationSeparator" w:id="0">
    <w:p w14:paraId="3D8BFB63" w14:textId="77777777" w:rsidR="000F58AD" w:rsidRDefault="000F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EE2F2E" w:rsidRDefault="00EE2F2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4416D"/>
    <w:multiLevelType w:val="hybridMultilevel"/>
    <w:tmpl w:val="512676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536F9B"/>
    <w:multiLevelType w:val="hybridMultilevel"/>
    <w:tmpl w:val="A9BAC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970FF"/>
    <w:multiLevelType w:val="hybridMultilevel"/>
    <w:tmpl w:val="502AB3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F5399A"/>
    <w:multiLevelType w:val="hybridMultilevel"/>
    <w:tmpl w:val="FD5C4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B125796"/>
    <w:multiLevelType w:val="hybridMultilevel"/>
    <w:tmpl w:val="C3066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991444"/>
    <w:multiLevelType w:val="hybridMultilevel"/>
    <w:tmpl w:val="4990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4"/>
  </w:num>
  <w:num w:numId="6">
    <w:abstractNumId w:val="22"/>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8"/>
  </w:num>
  <w:num w:numId="17">
    <w:abstractNumId w:val="9"/>
  </w:num>
  <w:num w:numId="18">
    <w:abstractNumId w:val="12"/>
  </w:num>
  <w:num w:numId="19">
    <w:abstractNumId w:val="7"/>
  </w:num>
  <w:num w:numId="20">
    <w:abstractNumId w:val="36"/>
  </w:num>
  <w:num w:numId="21">
    <w:abstractNumId w:val="16"/>
  </w:num>
  <w:num w:numId="22">
    <w:abstractNumId w:val="33"/>
  </w:num>
  <w:num w:numId="23">
    <w:abstractNumId w:val="32"/>
  </w:num>
  <w:num w:numId="24">
    <w:abstractNumId w:val="34"/>
  </w:num>
  <w:num w:numId="25">
    <w:abstractNumId w:val="6"/>
  </w:num>
  <w:num w:numId="26">
    <w:abstractNumId w:val="4"/>
  </w:num>
  <w:num w:numId="27">
    <w:abstractNumId w:val="8"/>
  </w:num>
  <w:num w:numId="28">
    <w:abstractNumId w:val="11"/>
  </w:num>
  <w:num w:numId="29">
    <w:abstractNumId w:val="5"/>
  </w:num>
  <w:num w:numId="30">
    <w:abstractNumId w:val="31"/>
  </w:num>
  <w:num w:numId="31">
    <w:abstractNumId w:val="27"/>
  </w:num>
  <w:num w:numId="32">
    <w:abstractNumId w:val="20"/>
  </w:num>
  <w:num w:numId="33">
    <w:abstractNumId w:val="17"/>
  </w:num>
  <w:num w:numId="34">
    <w:abstractNumId w:val="29"/>
  </w:num>
  <w:num w:numId="35">
    <w:abstractNumId w:val="10"/>
  </w:num>
  <w:num w:numId="36">
    <w:abstractNumId w:val="35"/>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40F2"/>
    <w:rsid w:val="0000564C"/>
    <w:rsid w:val="00006446"/>
    <w:rsid w:val="00006896"/>
    <w:rsid w:val="00007CDC"/>
    <w:rsid w:val="00011993"/>
    <w:rsid w:val="00011B28"/>
    <w:rsid w:val="00015D15"/>
    <w:rsid w:val="00020A7D"/>
    <w:rsid w:val="0002564D"/>
    <w:rsid w:val="00025ECA"/>
    <w:rsid w:val="000325B8"/>
    <w:rsid w:val="0003290B"/>
    <w:rsid w:val="00034C15"/>
    <w:rsid w:val="00036BA1"/>
    <w:rsid w:val="000422E2"/>
    <w:rsid w:val="00042F22"/>
    <w:rsid w:val="000444EF"/>
    <w:rsid w:val="0004472C"/>
    <w:rsid w:val="00044F46"/>
    <w:rsid w:val="00052A07"/>
    <w:rsid w:val="000534E3"/>
    <w:rsid w:val="0005606A"/>
    <w:rsid w:val="00057117"/>
    <w:rsid w:val="0006114F"/>
    <w:rsid w:val="000616E7"/>
    <w:rsid w:val="0006487E"/>
    <w:rsid w:val="00065E1A"/>
    <w:rsid w:val="00073946"/>
    <w:rsid w:val="00077E5F"/>
    <w:rsid w:val="0008036A"/>
    <w:rsid w:val="00081AE6"/>
    <w:rsid w:val="000848D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8AD"/>
    <w:rsid w:val="000F6DF3"/>
    <w:rsid w:val="001005FF"/>
    <w:rsid w:val="00104060"/>
    <w:rsid w:val="001062FB"/>
    <w:rsid w:val="001063E6"/>
    <w:rsid w:val="00113CF4"/>
    <w:rsid w:val="001153EA"/>
    <w:rsid w:val="00115643"/>
    <w:rsid w:val="00116765"/>
    <w:rsid w:val="001171DF"/>
    <w:rsid w:val="001219F5"/>
    <w:rsid w:val="00121A20"/>
    <w:rsid w:val="0012377F"/>
    <w:rsid w:val="00124314"/>
    <w:rsid w:val="00126B4A"/>
    <w:rsid w:val="00132FD0"/>
    <w:rsid w:val="001344C0"/>
    <w:rsid w:val="001346FA"/>
    <w:rsid w:val="00135252"/>
    <w:rsid w:val="00135F80"/>
    <w:rsid w:val="00137AB5"/>
    <w:rsid w:val="00137F0B"/>
    <w:rsid w:val="00151E23"/>
    <w:rsid w:val="001526E0"/>
    <w:rsid w:val="001551B5"/>
    <w:rsid w:val="001659C1"/>
    <w:rsid w:val="00173A8E"/>
    <w:rsid w:val="0017502C"/>
    <w:rsid w:val="0018143F"/>
    <w:rsid w:val="00181FF8"/>
    <w:rsid w:val="00182069"/>
    <w:rsid w:val="00190AC1"/>
    <w:rsid w:val="0019341A"/>
    <w:rsid w:val="00194A0F"/>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1F75F6"/>
    <w:rsid w:val="00200490"/>
    <w:rsid w:val="002012F0"/>
    <w:rsid w:val="00201984"/>
    <w:rsid w:val="00201F3A"/>
    <w:rsid w:val="00203F96"/>
    <w:rsid w:val="002069B2"/>
    <w:rsid w:val="00207FA3"/>
    <w:rsid w:val="00214DA8"/>
    <w:rsid w:val="00215423"/>
    <w:rsid w:val="002158FA"/>
    <w:rsid w:val="00217CEF"/>
    <w:rsid w:val="00220600"/>
    <w:rsid w:val="002224DB"/>
    <w:rsid w:val="00223FCB"/>
    <w:rsid w:val="002252C3"/>
    <w:rsid w:val="00225C54"/>
    <w:rsid w:val="00230765"/>
    <w:rsid w:val="00230D18"/>
    <w:rsid w:val="002319E4"/>
    <w:rsid w:val="00235632"/>
    <w:rsid w:val="00235872"/>
    <w:rsid w:val="00241559"/>
    <w:rsid w:val="002435B3"/>
    <w:rsid w:val="002458EB"/>
    <w:rsid w:val="00250015"/>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054"/>
    <w:rsid w:val="00286ACD"/>
    <w:rsid w:val="00287838"/>
    <w:rsid w:val="002907B5"/>
    <w:rsid w:val="00292EB7"/>
    <w:rsid w:val="00296227"/>
    <w:rsid w:val="00296F44"/>
    <w:rsid w:val="0029777D"/>
    <w:rsid w:val="002A055E"/>
    <w:rsid w:val="002A1D4E"/>
    <w:rsid w:val="002A2869"/>
    <w:rsid w:val="002B24D6"/>
    <w:rsid w:val="002C361D"/>
    <w:rsid w:val="002C41E6"/>
    <w:rsid w:val="002D071A"/>
    <w:rsid w:val="002D34B2"/>
    <w:rsid w:val="002D48B0"/>
    <w:rsid w:val="002D5B37"/>
    <w:rsid w:val="002D7637"/>
    <w:rsid w:val="002E17F2"/>
    <w:rsid w:val="002E7CAE"/>
    <w:rsid w:val="002F2771"/>
    <w:rsid w:val="002F37A9"/>
    <w:rsid w:val="00301CE6"/>
    <w:rsid w:val="0030256B"/>
    <w:rsid w:val="00304FB7"/>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348C"/>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C89"/>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2AE6"/>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15D6"/>
    <w:rsid w:val="00554E19"/>
    <w:rsid w:val="0056121F"/>
    <w:rsid w:val="00572505"/>
    <w:rsid w:val="005811EB"/>
    <w:rsid w:val="00582809"/>
    <w:rsid w:val="0058798C"/>
    <w:rsid w:val="005900FA"/>
    <w:rsid w:val="005935A4"/>
    <w:rsid w:val="005948A3"/>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199"/>
    <w:rsid w:val="0060283C"/>
    <w:rsid w:val="00604F14"/>
    <w:rsid w:val="00611B83"/>
    <w:rsid w:val="00613257"/>
    <w:rsid w:val="00620A71"/>
    <w:rsid w:val="00620D80"/>
    <w:rsid w:val="006234A6"/>
    <w:rsid w:val="0062590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6094"/>
    <w:rsid w:val="006771F9"/>
    <w:rsid w:val="006776D7"/>
    <w:rsid w:val="00681003"/>
    <w:rsid w:val="006815E9"/>
    <w:rsid w:val="006817C9"/>
    <w:rsid w:val="00683ECE"/>
    <w:rsid w:val="00695FC2"/>
    <w:rsid w:val="00696949"/>
    <w:rsid w:val="00697052"/>
    <w:rsid w:val="006A46FB"/>
    <w:rsid w:val="006A5E28"/>
    <w:rsid w:val="006A697B"/>
    <w:rsid w:val="006A7AFF"/>
    <w:rsid w:val="006B1816"/>
    <w:rsid w:val="006B2099"/>
    <w:rsid w:val="006B46CB"/>
    <w:rsid w:val="006B50CF"/>
    <w:rsid w:val="006C03B8"/>
    <w:rsid w:val="006C5EC9"/>
    <w:rsid w:val="006C6059"/>
    <w:rsid w:val="006C7522"/>
    <w:rsid w:val="006D622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34B"/>
    <w:rsid w:val="00704EDB"/>
    <w:rsid w:val="00706101"/>
    <w:rsid w:val="00707072"/>
    <w:rsid w:val="00707D61"/>
    <w:rsid w:val="00712287"/>
    <w:rsid w:val="00712772"/>
    <w:rsid w:val="007148D3"/>
    <w:rsid w:val="00715B9A"/>
    <w:rsid w:val="007257D0"/>
    <w:rsid w:val="00726EA6"/>
    <w:rsid w:val="00727208"/>
    <w:rsid w:val="00727680"/>
    <w:rsid w:val="0073235C"/>
    <w:rsid w:val="007348B1"/>
    <w:rsid w:val="007362A6"/>
    <w:rsid w:val="00736D7D"/>
    <w:rsid w:val="00740E58"/>
    <w:rsid w:val="007445A0"/>
    <w:rsid w:val="0074524B"/>
    <w:rsid w:val="00747D8B"/>
    <w:rsid w:val="00751228"/>
    <w:rsid w:val="00751813"/>
    <w:rsid w:val="007571E1"/>
    <w:rsid w:val="007604B2"/>
    <w:rsid w:val="007651E3"/>
    <w:rsid w:val="00765281"/>
    <w:rsid w:val="00766BAD"/>
    <w:rsid w:val="007729A2"/>
    <w:rsid w:val="007752B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E56"/>
    <w:rsid w:val="0086609A"/>
    <w:rsid w:val="008672A4"/>
    <w:rsid w:val="008677FD"/>
    <w:rsid w:val="008706D4"/>
    <w:rsid w:val="00870F8A"/>
    <w:rsid w:val="008719A4"/>
    <w:rsid w:val="00871D23"/>
    <w:rsid w:val="00874312"/>
    <w:rsid w:val="0087437C"/>
    <w:rsid w:val="00875CD7"/>
    <w:rsid w:val="00876B4D"/>
    <w:rsid w:val="00877F18"/>
    <w:rsid w:val="008941E3"/>
    <w:rsid w:val="00894A88"/>
    <w:rsid w:val="00895386"/>
    <w:rsid w:val="008A0C2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1D15"/>
    <w:rsid w:val="00902350"/>
    <w:rsid w:val="0090336B"/>
    <w:rsid w:val="009053AA"/>
    <w:rsid w:val="00906939"/>
    <w:rsid w:val="00910B7D"/>
    <w:rsid w:val="00911B07"/>
    <w:rsid w:val="00911DFB"/>
    <w:rsid w:val="009139D9"/>
    <w:rsid w:val="00914A54"/>
    <w:rsid w:val="00914AD8"/>
    <w:rsid w:val="00915BBE"/>
    <w:rsid w:val="00916079"/>
    <w:rsid w:val="00917CE9"/>
    <w:rsid w:val="00920BF2"/>
    <w:rsid w:val="00922010"/>
    <w:rsid w:val="00931BD9"/>
    <w:rsid w:val="009368F3"/>
    <w:rsid w:val="00941636"/>
    <w:rsid w:val="00943742"/>
    <w:rsid w:val="00943CF4"/>
    <w:rsid w:val="00945C05"/>
    <w:rsid w:val="00946945"/>
    <w:rsid w:val="00947713"/>
    <w:rsid w:val="00947C01"/>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BC8"/>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417F"/>
    <w:rsid w:val="00A17F63"/>
    <w:rsid w:val="00A2193B"/>
    <w:rsid w:val="00A2351A"/>
    <w:rsid w:val="00A264A9"/>
    <w:rsid w:val="00A26DCF"/>
    <w:rsid w:val="00A27785"/>
    <w:rsid w:val="00A30187"/>
    <w:rsid w:val="00A3448A"/>
    <w:rsid w:val="00A34DE7"/>
    <w:rsid w:val="00A36297"/>
    <w:rsid w:val="00A41E2B"/>
    <w:rsid w:val="00A45B74"/>
    <w:rsid w:val="00A52E1D"/>
    <w:rsid w:val="00A61499"/>
    <w:rsid w:val="00A62A77"/>
    <w:rsid w:val="00A63483"/>
    <w:rsid w:val="00A657D7"/>
    <w:rsid w:val="00A65C0E"/>
    <w:rsid w:val="00A660AC"/>
    <w:rsid w:val="00A67E6C"/>
    <w:rsid w:val="00A71B99"/>
    <w:rsid w:val="00A71F2D"/>
    <w:rsid w:val="00A739D0"/>
    <w:rsid w:val="00A761D4"/>
    <w:rsid w:val="00A77EC4"/>
    <w:rsid w:val="00A830E4"/>
    <w:rsid w:val="00A92879"/>
    <w:rsid w:val="00A9442A"/>
    <w:rsid w:val="00AA016F"/>
    <w:rsid w:val="00AA1ED6"/>
    <w:rsid w:val="00AA51D6"/>
    <w:rsid w:val="00AA6EA7"/>
    <w:rsid w:val="00AB0BC8"/>
    <w:rsid w:val="00AB11CA"/>
    <w:rsid w:val="00AB14D9"/>
    <w:rsid w:val="00AB4AB8"/>
    <w:rsid w:val="00AB655E"/>
    <w:rsid w:val="00AB7DD2"/>
    <w:rsid w:val="00AC007F"/>
    <w:rsid w:val="00AC2ECD"/>
    <w:rsid w:val="00AC3119"/>
    <w:rsid w:val="00AC49FB"/>
    <w:rsid w:val="00AC5A10"/>
    <w:rsid w:val="00AD0AA3"/>
    <w:rsid w:val="00AD2ED0"/>
    <w:rsid w:val="00AD3F94"/>
    <w:rsid w:val="00AD4A5A"/>
    <w:rsid w:val="00AE27AC"/>
    <w:rsid w:val="00AE40E0"/>
    <w:rsid w:val="00AE4DBA"/>
    <w:rsid w:val="00AE4F07"/>
    <w:rsid w:val="00AE571B"/>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4DB1"/>
    <w:rsid w:val="00BD48AC"/>
    <w:rsid w:val="00BD5F1A"/>
    <w:rsid w:val="00BE1234"/>
    <w:rsid w:val="00BE2FA6"/>
    <w:rsid w:val="00BE333F"/>
    <w:rsid w:val="00BE7406"/>
    <w:rsid w:val="00BE7603"/>
    <w:rsid w:val="00BF3279"/>
    <w:rsid w:val="00BF74C7"/>
    <w:rsid w:val="00C004F3"/>
    <w:rsid w:val="00C015F1"/>
    <w:rsid w:val="00C01F33"/>
    <w:rsid w:val="00C02CC6"/>
    <w:rsid w:val="00C040F7"/>
    <w:rsid w:val="00C044AB"/>
    <w:rsid w:val="00C05706"/>
    <w:rsid w:val="00C07377"/>
    <w:rsid w:val="00C10478"/>
    <w:rsid w:val="00C12107"/>
    <w:rsid w:val="00C14D4B"/>
    <w:rsid w:val="00C154BB"/>
    <w:rsid w:val="00C15A6C"/>
    <w:rsid w:val="00C279B5"/>
    <w:rsid w:val="00C27C45"/>
    <w:rsid w:val="00C27FA4"/>
    <w:rsid w:val="00C3719D"/>
    <w:rsid w:val="00C37CA8"/>
    <w:rsid w:val="00C37CB2"/>
    <w:rsid w:val="00C46804"/>
    <w:rsid w:val="00C473A5"/>
    <w:rsid w:val="00C54995"/>
    <w:rsid w:val="00C54D41"/>
    <w:rsid w:val="00C60783"/>
    <w:rsid w:val="00C6152B"/>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5EB0"/>
    <w:rsid w:val="00CC7B45"/>
    <w:rsid w:val="00CD1188"/>
    <w:rsid w:val="00CD2ED1"/>
    <w:rsid w:val="00CD337B"/>
    <w:rsid w:val="00CE0424"/>
    <w:rsid w:val="00CE548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23C"/>
    <w:rsid w:val="00D823C6"/>
    <w:rsid w:val="00D8327F"/>
    <w:rsid w:val="00D86CA3"/>
    <w:rsid w:val="00D871CE"/>
    <w:rsid w:val="00D9196D"/>
    <w:rsid w:val="00D92982"/>
    <w:rsid w:val="00DA1AAB"/>
    <w:rsid w:val="00DA305E"/>
    <w:rsid w:val="00DA3DC9"/>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28B7"/>
    <w:rsid w:val="00E30B5A"/>
    <w:rsid w:val="00E3123D"/>
    <w:rsid w:val="00E31461"/>
    <w:rsid w:val="00E31D43"/>
    <w:rsid w:val="00E32608"/>
    <w:rsid w:val="00E3395D"/>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135"/>
    <w:rsid w:val="00E90395"/>
    <w:rsid w:val="00E90E49"/>
    <w:rsid w:val="00E917F9"/>
    <w:rsid w:val="00E9291C"/>
    <w:rsid w:val="00E93FFE"/>
    <w:rsid w:val="00E94F8A"/>
    <w:rsid w:val="00EA1409"/>
    <w:rsid w:val="00EA7A41"/>
    <w:rsid w:val="00EB077B"/>
    <w:rsid w:val="00EB4EA2"/>
    <w:rsid w:val="00EC0802"/>
    <w:rsid w:val="00EC24D5"/>
    <w:rsid w:val="00EC27C6"/>
    <w:rsid w:val="00EC4207"/>
    <w:rsid w:val="00EC5653"/>
    <w:rsid w:val="00EC71CE"/>
    <w:rsid w:val="00ED1006"/>
    <w:rsid w:val="00ED5D56"/>
    <w:rsid w:val="00EE2F2E"/>
    <w:rsid w:val="00EF18FE"/>
    <w:rsid w:val="00EF5787"/>
    <w:rsid w:val="00EF60D0"/>
    <w:rsid w:val="00F0528D"/>
    <w:rsid w:val="00F06C67"/>
    <w:rsid w:val="00F06DFD"/>
    <w:rsid w:val="00F071D1"/>
    <w:rsid w:val="00F07533"/>
    <w:rsid w:val="00F10629"/>
    <w:rsid w:val="00F15FA5"/>
    <w:rsid w:val="00F20586"/>
    <w:rsid w:val="00F209B7"/>
    <w:rsid w:val="00F2376F"/>
    <w:rsid w:val="00F243D8"/>
    <w:rsid w:val="00F30828"/>
    <w:rsid w:val="00F313D6"/>
    <w:rsid w:val="00F40F0C"/>
    <w:rsid w:val="00F429E2"/>
    <w:rsid w:val="00F4766C"/>
    <w:rsid w:val="00F5060E"/>
    <w:rsid w:val="00F507D1"/>
    <w:rsid w:val="00F519CE"/>
    <w:rsid w:val="00F51ADA"/>
    <w:rsid w:val="00F60203"/>
    <w:rsid w:val="00F6042C"/>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D97"/>
    <w:rsid w:val="00FC7429"/>
    <w:rsid w:val="00FD07F6"/>
    <w:rsid w:val="00FD1EC8"/>
    <w:rsid w:val="00FD47ED"/>
    <w:rsid w:val="00FD74DB"/>
    <w:rsid w:val="00FD7660"/>
    <w:rsid w:val="00FE0655"/>
    <w:rsid w:val="00FE2365"/>
    <w:rsid w:val="00FE37D7"/>
    <w:rsid w:val="00FE4C7B"/>
    <w:rsid w:val="00FE7336"/>
    <w:rsid w:val="00FE787C"/>
    <w:rsid w:val="00FF1F4B"/>
    <w:rsid w:val="00FF2B5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54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E54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E5489"/>
    <w:pPr>
      <w:pBdr>
        <w:top w:val="none" w:sz="0" w:space="0" w:color="auto"/>
      </w:pBdr>
      <w:spacing w:before="180"/>
      <w:outlineLvl w:val="1"/>
    </w:pPr>
    <w:rPr>
      <w:sz w:val="32"/>
    </w:rPr>
  </w:style>
  <w:style w:type="paragraph" w:styleId="Heading3">
    <w:name w:val="heading 3"/>
    <w:basedOn w:val="Heading2"/>
    <w:next w:val="Normal"/>
    <w:link w:val="Heading3Char"/>
    <w:qFormat/>
    <w:rsid w:val="00CE5489"/>
    <w:pPr>
      <w:spacing w:before="120"/>
      <w:outlineLvl w:val="2"/>
    </w:pPr>
    <w:rPr>
      <w:sz w:val="28"/>
    </w:rPr>
  </w:style>
  <w:style w:type="paragraph" w:styleId="Heading4">
    <w:name w:val="heading 4"/>
    <w:basedOn w:val="Heading3"/>
    <w:next w:val="Normal"/>
    <w:link w:val="Heading4Char"/>
    <w:qFormat/>
    <w:rsid w:val="00CE5489"/>
    <w:pPr>
      <w:ind w:left="1418" w:hanging="1418"/>
      <w:outlineLvl w:val="3"/>
    </w:pPr>
    <w:rPr>
      <w:sz w:val="24"/>
    </w:rPr>
  </w:style>
  <w:style w:type="paragraph" w:styleId="Heading5">
    <w:name w:val="heading 5"/>
    <w:basedOn w:val="Heading4"/>
    <w:next w:val="Normal"/>
    <w:link w:val="Heading5Char"/>
    <w:qFormat/>
    <w:rsid w:val="00CE5489"/>
    <w:pPr>
      <w:ind w:left="1701" w:hanging="1701"/>
      <w:outlineLvl w:val="4"/>
    </w:pPr>
    <w:rPr>
      <w:sz w:val="22"/>
    </w:rPr>
  </w:style>
  <w:style w:type="paragraph" w:styleId="Heading6">
    <w:name w:val="heading 6"/>
    <w:basedOn w:val="H6"/>
    <w:next w:val="Normal"/>
    <w:link w:val="Heading6Char"/>
    <w:qFormat/>
    <w:rsid w:val="00CE5489"/>
    <w:pPr>
      <w:outlineLvl w:val="5"/>
    </w:pPr>
  </w:style>
  <w:style w:type="paragraph" w:styleId="Heading7">
    <w:name w:val="heading 7"/>
    <w:basedOn w:val="H6"/>
    <w:next w:val="Normal"/>
    <w:link w:val="Heading7Char"/>
    <w:qFormat/>
    <w:rsid w:val="00CE5489"/>
    <w:pPr>
      <w:outlineLvl w:val="6"/>
    </w:pPr>
  </w:style>
  <w:style w:type="paragraph" w:styleId="Heading8">
    <w:name w:val="heading 8"/>
    <w:basedOn w:val="Heading1"/>
    <w:next w:val="Normal"/>
    <w:link w:val="Heading8Char"/>
    <w:qFormat/>
    <w:rsid w:val="00CE5489"/>
    <w:pPr>
      <w:ind w:left="0" w:firstLine="0"/>
      <w:outlineLvl w:val="7"/>
    </w:pPr>
  </w:style>
  <w:style w:type="paragraph" w:styleId="Heading9">
    <w:name w:val="heading 9"/>
    <w:basedOn w:val="Heading8"/>
    <w:next w:val="Normal"/>
    <w:link w:val="Heading9Char"/>
    <w:qFormat/>
    <w:rsid w:val="00CE5489"/>
    <w:pPr>
      <w:outlineLvl w:val="8"/>
    </w:pPr>
  </w:style>
  <w:style w:type="character" w:default="1" w:styleId="DefaultParagraphFont">
    <w:name w:val="Default Paragraph Font"/>
    <w:uiPriority w:val="1"/>
    <w:semiHidden/>
    <w:unhideWhenUsed/>
    <w:rsid w:val="00CE54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5489"/>
  </w:style>
  <w:style w:type="paragraph" w:styleId="TOC8">
    <w:name w:val="toc 8"/>
    <w:basedOn w:val="TOC1"/>
    <w:uiPriority w:val="39"/>
    <w:rsid w:val="00CE5489"/>
    <w:pPr>
      <w:spacing w:before="180"/>
      <w:ind w:left="2693" w:hanging="2693"/>
    </w:pPr>
    <w:rPr>
      <w:b/>
    </w:rPr>
  </w:style>
  <w:style w:type="paragraph" w:styleId="TOC1">
    <w:name w:val="toc 1"/>
    <w:uiPriority w:val="39"/>
    <w:rsid w:val="00CE54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E5489"/>
    <w:pPr>
      <w:keepNext/>
      <w:keepLines/>
      <w:spacing w:before="180"/>
      <w:jc w:val="center"/>
    </w:pPr>
  </w:style>
  <w:style w:type="paragraph" w:styleId="Caption">
    <w:name w:val="caption"/>
    <w:basedOn w:val="Normal"/>
    <w:next w:val="Normal"/>
    <w:qFormat/>
    <w:rsid w:val="00CE5489"/>
    <w:pPr>
      <w:spacing w:before="120" w:after="120"/>
    </w:pPr>
    <w:rPr>
      <w:b/>
      <w:lang w:eastAsia="en-GB"/>
    </w:rPr>
  </w:style>
  <w:style w:type="paragraph" w:styleId="TOC5">
    <w:name w:val="toc 5"/>
    <w:basedOn w:val="TOC4"/>
    <w:uiPriority w:val="39"/>
    <w:rsid w:val="00CE5489"/>
    <w:pPr>
      <w:ind w:left="1701" w:hanging="1701"/>
    </w:pPr>
  </w:style>
  <w:style w:type="paragraph" w:styleId="TOC4">
    <w:name w:val="toc 4"/>
    <w:basedOn w:val="TOC3"/>
    <w:uiPriority w:val="39"/>
    <w:rsid w:val="00CE5489"/>
    <w:pPr>
      <w:ind w:left="1418" w:hanging="1418"/>
    </w:pPr>
  </w:style>
  <w:style w:type="paragraph" w:styleId="TOC3">
    <w:name w:val="toc 3"/>
    <w:basedOn w:val="TOC2"/>
    <w:uiPriority w:val="39"/>
    <w:rsid w:val="00CE5489"/>
    <w:pPr>
      <w:ind w:left="1134" w:hanging="1134"/>
    </w:pPr>
  </w:style>
  <w:style w:type="paragraph" w:styleId="TOC2">
    <w:name w:val="toc 2"/>
    <w:basedOn w:val="TOC1"/>
    <w:uiPriority w:val="39"/>
    <w:rsid w:val="00CE5489"/>
    <w:pPr>
      <w:keepNext w:val="0"/>
      <w:spacing w:before="0"/>
      <w:ind w:left="851" w:hanging="851"/>
    </w:pPr>
    <w:rPr>
      <w:sz w:val="20"/>
    </w:rPr>
  </w:style>
  <w:style w:type="paragraph" w:styleId="Index2">
    <w:name w:val="index 2"/>
    <w:basedOn w:val="Index1"/>
    <w:rsid w:val="00CE5489"/>
    <w:pPr>
      <w:ind w:left="284"/>
    </w:pPr>
  </w:style>
  <w:style w:type="paragraph" w:styleId="Index1">
    <w:name w:val="index 1"/>
    <w:basedOn w:val="Normal"/>
    <w:rsid w:val="00CE5489"/>
    <w:pPr>
      <w:keepLines/>
      <w:spacing w:after="0"/>
    </w:pPr>
  </w:style>
  <w:style w:type="paragraph" w:styleId="DocumentMap">
    <w:name w:val="Document Map"/>
    <w:basedOn w:val="Normal"/>
    <w:link w:val="DocumentMapChar"/>
    <w:rsid w:val="00CE5489"/>
    <w:pPr>
      <w:shd w:val="clear" w:color="auto" w:fill="000080"/>
    </w:pPr>
    <w:rPr>
      <w:rFonts w:ascii="Tahoma" w:hAnsi="Tahoma" w:cs="Tahoma"/>
    </w:rPr>
  </w:style>
  <w:style w:type="paragraph" w:styleId="ListNumber2">
    <w:name w:val="List Number 2"/>
    <w:basedOn w:val="ListNumber"/>
    <w:rsid w:val="00CE5489"/>
    <w:pPr>
      <w:numPr>
        <w:numId w:val="22"/>
      </w:numPr>
    </w:pPr>
  </w:style>
  <w:style w:type="paragraph" w:styleId="ListNumber">
    <w:name w:val="List Number"/>
    <w:basedOn w:val="List"/>
    <w:rsid w:val="00CE5489"/>
    <w:pPr>
      <w:numPr>
        <w:numId w:val="21"/>
      </w:numPr>
    </w:pPr>
    <w:rPr>
      <w:lang w:eastAsia="ja-JP"/>
    </w:rPr>
  </w:style>
  <w:style w:type="paragraph" w:styleId="List">
    <w:name w:val="List"/>
    <w:basedOn w:val="BodyText"/>
    <w:rsid w:val="00CE5489"/>
    <w:pPr>
      <w:ind w:left="568" w:hanging="284"/>
    </w:pPr>
  </w:style>
  <w:style w:type="paragraph" w:styleId="Header">
    <w:name w:val="header"/>
    <w:link w:val="HeaderChar"/>
    <w:rsid w:val="00CE54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E5489"/>
    <w:rPr>
      <w:b/>
      <w:position w:val="6"/>
      <w:sz w:val="16"/>
    </w:rPr>
  </w:style>
  <w:style w:type="paragraph" w:styleId="FootnoteText">
    <w:name w:val="footnote text"/>
    <w:basedOn w:val="Normal"/>
    <w:link w:val="FootnoteTextChar"/>
    <w:rsid w:val="00CE5489"/>
    <w:pPr>
      <w:keepLines/>
      <w:spacing w:after="0"/>
      <w:ind w:left="454" w:hanging="454"/>
    </w:pPr>
    <w:rPr>
      <w:sz w:val="16"/>
    </w:rPr>
  </w:style>
  <w:style w:type="paragraph" w:customStyle="1" w:styleId="3GPPHeader">
    <w:name w:val="3GPP_Header"/>
    <w:basedOn w:val="BodyText"/>
    <w:rsid w:val="00CE5489"/>
    <w:pPr>
      <w:tabs>
        <w:tab w:val="left" w:pos="1701"/>
        <w:tab w:val="right" w:pos="9639"/>
      </w:tabs>
      <w:spacing w:after="240"/>
    </w:pPr>
    <w:rPr>
      <w:b/>
      <w:sz w:val="24"/>
    </w:rPr>
  </w:style>
  <w:style w:type="paragraph" w:styleId="TOC9">
    <w:name w:val="toc 9"/>
    <w:basedOn w:val="TOC8"/>
    <w:uiPriority w:val="39"/>
    <w:rsid w:val="00CE5489"/>
    <w:pPr>
      <w:ind w:left="1418" w:hanging="1418"/>
    </w:pPr>
  </w:style>
  <w:style w:type="paragraph" w:styleId="TOC6">
    <w:name w:val="toc 6"/>
    <w:basedOn w:val="TOC5"/>
    <w:next w:val="Normal"/>
    <w:uiPriority w:val="39"/>
    <w:rsid w:val="00CE5489"/>
    <w:pPr>
      <w:ind w:left="1985" w:hanging="1985"/>
    </w:pPr>
  </w:style>
  <w:style w:type="paragraph" w:styleId="TOC7">
    <w:name w:val="toc 7"/>
    <w:basedOn w:val="TOC6"/>
    <w:next w:val="Normal"/>
    <w:uiPriority w:val="39"/>
    <w:rsid w:val="00CE5489"/>
    <w:pPr>
      <w:ind w:left="2268" w:hanging="2268"/>
    </w:pPr>
  </w:style>
  <w:style w:type="paragraph" w:styleId="ListBullet2">
    <w:name w:val="List Bullet 2"/>
    <w:basedOn w:val="ListBullet"/>
    <w:rsid w:val="00CE5489"/>
    <w:pPr>
      <w:numPr>
        <w:numId w:val="17"/>
      </w:numPr>
    </w:pPr>
  </w:style>
  <w:style w:type="paragraph" w:styleId="ListBullet">
    <w:name w:val="List Bullet"/>
    <w:basedOn w:val="List"/>
    <w:rsid w:val="00CE5489"/>
    <w:pPr>
      <w:numPr>
        <w:numId w:val="16"/>
      </w:numPr>
    </w:pPr>
    <w:rPr>
      <w:lang w:eastAsia="ja-JP"/>
    </w:rPr>
  </w:style>
  <w:style w:type="paragraph" w:styleId="ListBullet3">
    <w:name w:val="List Bullet 3"/>
    <w:basedOn w:val="ListBullet2"/>
    <w:rsid w:val="00CE5489"/>
    <w:pPr>
      <w:numPr>
        <w:numId w:val="18"/>
      </w:numPr>
    </w:pPr>
  </w:style>
  <w:style w:type="paragraph" w:customStyle="1" w:styleId="EQ">
    <w:name w:val="EQ"/>
    <w:basedOn w:val="Normal"/>
    <w:next w:val="Normal"/>
    <w:rsid w:val="00CE5489"/>
    <w:pPr>
      <w:keepLines/>
      <w:tabs>
        <w:tab w:val="center" w:pos="4536"/>
        <w:tab w:val="right" w:pos="9072"/>
      </w:tabs>
    </w:pPr>
    <w:rPr>
      <w:noProof/>
    </w:rPr>
  </w:style>
  <w:style w:type="paragraph" w:styleId="List2">
    <w:name w:val="List 2"/>
    <w:basedOn w:val="List"/>
    <w:rsid w:val="00CE5489"/>
    <w:pPr>
      <w:ind w:left="851"/>
    </w:pPr>
    <w:rPr>
      <w:lang w:eastAsia="ja-JP"/>
    </w:rPr>
  </w:style>
  <w:style w:type="paragraph" w:styleId="List3">
    <w:name w:val="List 3"/>
    <w:basedOn w:val="List2"/>
    <w:rsid w:val="00CE5489"/>
    <w:pPr>
      <w:ind w:left="1135"/>
    </w:pPr>
  </w:style>
  <w:style w:type="paragraph" w:styleId="List4">
    <w:name w:val="List 4"/>
    <w:basedOn w:val="List3"/>
    <w:rsid w:val="00CE5489"/>
    <w:pPr>
      <w:ind w:left="1418"/>
    </w:pPr>
  </w:style>
  <w:style w:type="paragraph" w:styleId="List5">
    <w:name w:val="List 5"/>
    <w:basedOn w:val="List4"/>
    <w:rsid w:val="00CE5489"/>
    <w:pPr>
      <w:ind w:left="1702"/>
    </w:pPr>
  </w:style>
  <w:style w:type="paragraph" w:customStyle="1" w:styleId="EditorsNote">
    <w:name w:val="Editor's Note"/>
    <w:basedOn w:val="NO"/>
    <w:link w:val="EditorsNoteChar"/>
    <w:rsid w:val="00CE5489"/>
    <w:rPr>
      <w:color w:val="FF0000"/>
      <w:lang w:val="x-none" w:eastAsia="x-none"/>
    </w:rPr>
  </w:style>
  <w:style w:type="paragraph" w:styleId="ListBullet4">
    <w:name w:val="List Bullet 4"/>
    <w:basedOn w:val="ListBullet3"/>
    <w:rsid w:val="00CE5489"/>
    <w:pPr>
      <w:numPr>
        <w:numId w:val="19"/>
      </w:numPr>
    </w:pPr>
  </w:style>
  <w:style w:type="paragraph" w:styleId="ListBullet5">
    <w:name w:val="List Bullet 5"/>
    <w:basedOn w:val="ListBullet4"/>
    <w:rsid w:val="00CE5489"/>
    <w:pPr>
      <w:numPr>
        <w:numId w:val="20"/>
      </w:numPr>
    </w:pPr>
  </w:style>
  <w:style w:type="paragraph" w:styleId="Footer">
    <w:name w:val="footer"/>
    <w:basedOn w:val="Header"/>
    <w:link w:val="FooterChar"/>
    <w:rsid w:val="00CE5489"/>
    <w:pPr>
      <w:jc w:val="center"/>
    </w:pPr>
    <w:rPr>
      <w:i/>
    </w:rPr>
  </w:style>
  <w:style w:type="paragraph" w:customStyle="1" w:styleId="Reference">
    <w:name w:val="Reference"/>
    <w:basedOn w:val="BodyText"/>
    <w:rsid w:val="00CE5489"/>
    <w:pPr>
      <w:numPr>
        <w:numId w:val="2"/>
      </w:numPr>
    </w:pPr>
  </w:style>
  <w:style w:type="paragraph" w:styleId="BalloonText">
    <w:name w:val="Balloon Text"/>
    <w:basedOn w:val="Normal"/>
    <w:link w:val="BalloonTextChar"/>
    <w:rsid w:val="00CE5489"/>
    <w:pPr>
      <w:spacing w:after="0"/>
    </w:pPr>
    <w:rPr>
      <w:rFonts w:ascii="Segoe UI" w:hAnsi="Segoe UI" w:cs="Segoe UI"/>
      <w:sz w:val="18"/>
      <w:szCs w:val="18"/>
    </w:rPr>
  </w:style>
  <w:style w:type="character" w:styleId="PageNumber">
    <w:name w:val="page number"/>
    <w:basedOn w:val="DefaultParagraphFont"/>
    <w:rsid w:val="00CE5489"/>
  </w:style>
  <w:style w:type="paragraph" w:styleId="BodyText">
    <w:name w:val="Body Text"/>
    <w:basedOn w:val="Normal"/>
    <w:link w:val="BodyTextChar"/>
    <w:rsid w:val="00CE5489"/>
    <w:pPr>
      <w:spacing w:after="120"/>
      <w:jc w:val="both"/>
    </w:pPr>
    <w:rPr>
      <w:rFonts w:ascii="Arial" w:hAnsi="Arial"/>
      <w:lang w:eastAsia="zh-CN"/>
    </w:rPr>
  </w:style>
  <w:style w:type="character" w:styleId="Hyperlink">
    <w:name w:val="Hyperlink"/>
    <w:uiPriority w:val="99"/>
    <w:rsid w:val="00CE5489"/>
    <w:rPr>
      <w:color w:val="0000FF"/>
      <w:u w:val="single"/>
    </w:rPr>
  </w:style>
  <w:style w:type="character" w:styleId="FollowedHyperlink">
    <w:name w:val="FollowedHyperlink"/>
    <w:unhideWhenUsed/>
    <w:rsid w:val="00CE5489"/>
    <w:rPr>
      <w:color w:val="800080"/>
      <w:u w:val="single"/>
    </w:rPr>
  </w:style>
  <w:style w:type="character" w:styleId="CommentReference">
    <w:name w:val="annotation reference"/>
    <w:uiPriority w:val="99"/>
    <w:qFormat/>
    <w:rsid w:val="00CE5489"/>
    <w:rPr>
      <w:sz w:val="16"/>
      <w:szCs w:val="16"/>
    </w:rPr>
  </w:style>
  <w:style w:type="paragraph" w:styleId="CommentText">
    <w:name w:val="annotation text"/>
    <w:basedOn w:val="Normal"/>
    <w:link w:val="CommentTextChar"/>
    <w:uiPriority w:val="99"/>
    <w:qFormat/>
    <w:rsid w:val="00CE5489"/>
  </w:style>
  <w:style w:type="paragraph" w:styleId="CommentSubject">
    <w:name w:val="annotation subject"/>
    <w:basedOn w:val="CommentText"/>
    <w:next w:val="CommentText"/>
    <w:link w:val="CommentSubjectChar"/>
    <w:rsid w:val="00CE5489"/>
    <w:rPr>
      <w:b/>
      <w:bCs/>
    </w:rPr>
  </w:style>
  <w:style w:type="character" w:customStyle="1" w:styleId="Heading1Char">
    <w:name w:val="Heading 1 Char"/>
    <w:link w:val="Heading1"/>
    <w:rsid w:val="00CE5489"/>
    <w:rPr>
      <w:rFonts w:ascii="Arial" w:hAnsi="Arial"/>
      <w:sz w:val="36"/>
      <w:lang w:eastAsia="ja-JP"/>
    </w:rPr>
  </w:style>
  <w:style w:type="paragraph" w:customStyle="1" w:styleId="B1">
    <w:name w:val="B1"/>
    <w:basedOn w:val="List"/>
    <w:link w:val="B1Char1"/>
    <w:rsid w:val="00CE5489"/>
    <w:rPr>
      <w:rFonts w:ascii="Times New Roman" w:hAnsi="Times New Roman"/>
    </w:rPr>
  </w:style>
  <w:style w:type="paragraph" w:customStyle="1" w:styleId="B2">
    <w:name w:val="B2"/>
    <w:basedOn w:val="List2"/>
    <w:link w:val="B2Char"/>
    <w:rsid w:val="00CE5489"/>
    <w:rPr>
      <w:rFonts w:ascii="Times New Roman" w:hAnsi="Times New Roman"/>
    </w:rPr>
  </w:style>
  <w:style w:type="paragraph" w:customStyle="1" w:styleId="B3">
    <w:name w:val="B3"/>
    <w:basedOn w:val="List3"/>
    <w:link w:val="B3Char2"/>
    <w:rsid w:val="00CE5489"/>
    <w:rPr>
      <w:rFonts w:ascii="Times New Roman" w:hAnsi="Times New Roman"/>
    </w:rPr>
  </w:style>
  <w:style w:type="paragraph" w:customStyle="1" w:styleId="B4">
    <w:name w:val="B4"/>
    <w:basedOn w:val="List4"/>
    <w:link w:val="B4Char"/>
    <w:rsid w:val="00CE5489"/>
    <w:rPr>
      <w:rFonts w:ascii="Times New Roman" w:hAnsi="Times New Roman"/>
    </w:rPr>
  </w:style>
  <w:style w:type="paragraph" w:customStyle="1" w:styleId="Proposal">
    <w:name w:val="Proposal"/>
    <w:basedOn w:val="BodyText"/>
    <w:rsid w:val="00CE5489"/>
    <w:pPr>
      <w:numPr>
        <w:numId w:val="3"/>
      </w:numPr>
      <w:tabs>
        <w:tab w:val="clear" w:pos="1304"/>
        <w:tab w:val="left" w:pos="1701"/>
      </w:tabs>
      <w:ind w:left="1701" w:hanging="1701"/>
    </w:pPr>
    <w:rPr>
      <w:b/>
      <w:bCs/>
    </w:rPr>
  </w:style>
  <w:style w:type="character" w:customStyle="1" w:styleId="BodyTextChar">
    <w:name w:val="Body Text Char"/>
    <w:link w:val="BodyText"/>
    <w:rsid w:val="00CE5489"/>
    <w:rPr>
      <w:rFonts w:ascii="Arial" w:hAnsi="Arial"/>
      <w:lang w:eastAsia="zh-CN"/>
    </w:rPr>
  </w:style>
  <w:style w:type="paragraph" w:customStyle="1" w:styleId="B5">
    <w:name w:val="B5"/>
    <w:basedOn w:val="List5"/>
    <w:link w:val="B5Char"/>
    <w:rsid w:val="00CE5489"/>
    <w:rPr>
      <w:rFonts w:ascii="Times New Roman" w:hAnsi="Times New Roman"/>
    </w:rPr>
  </w:style>
  <w:style w:type="paragraph" w:customStyle="1" w:styleId="EX">
    <w:name w:val="EX"/>
    <w:basedOn w:val="Normal"/>
    <w:rsid w:val="00CE5489"/>
    <w:pPr>
      <w:keepLines/>
      <w:ind w:left="1702" w:hanging="1418"/>
    </w:pPr>
  </w:style>
  <w:style w:type="paragraph" w:customStyle="1" w:styleId="EW">
    <w:name w:val="EW"/>
    <w:basedOn w:val="EX"/>
    <w:rsid w:val="00CE5489"/>
    <w:pPr>
      <w:spacing w:after="0"/>
    </w:pPr>
  </w:style>
  <w:style w:type="paragraph" w:customStyle="1" w:styleId="TAL">
    <w:name w:val="TAL"/>
    <w:basedOn w:val="Normal"/>
    <w:link w:val="TALCar"/>
    <w:rsid w:val="00CE5489"/>
    <w:pPr>
      <w:keepNext/>
      <w:keepLines/>
      <w:spacing w:after="0"/>
    </w:pPr>
    <w:rPr>
      <w:rFonts w:ascii="Arial" w:hAnsi="Arial"/>
      <w:sz w:val="18"/>
      <w:lang w:val="x-none" w:eastAsia="x-none"/>
    </w:rPr>
  </w:style>
  <w:style w:type="paragraph" w:customStyle="1" w:styleId="TAC">
    <w:name w:val="TAC"/>
    <w:basedOn w:val="TAL"/>
    <w:rsid w:val="00CE5489"/>
    <w:pPr>
      <w:jc w:val="center"/>
    </w:pPr>
  </w:style>
  <w:style w:type="paragraph" w:customStyle="1" w:styleId="TAH">
    <w:name w:val="TAH"/>
    <w:basedOn w:val="TAC"/>
    <w:link w:val="TAHCar"/>
    <w:rsid w:val="00CE5489"/>
    <w:rPr>
      <w:b/>
    </w:rPr>
  </w:style>
  <w:style w:type="paragraph" w:customStyle="1" w:styleId="TAN">
    <w:name w:val="TAN"/>
    <w:basedOn w:val="TAL"/>
    <w:rsid w:val="00CE5489"/>
    <w:pPr>
      <w:ind w:left="851" w:hanging="851"/>
    </w:pPr>
  </w:style>
  <w:style w:type="paragraph" w:customStyle="1" w:styleId="TAR">
    <w:name w:val="TAR"/>
    <w:basedOn w:val="TAL"/>
    <w:rsid w:val="00CE5489"/>
    <w:pPr>
      <w:jc w:val="right"/>
    </w:pPr>
  </w:style>
  <w:style w:type="paragraph" w:customStyle="1" w:styleId="TH">
    <w:name w:val="TH"/>
    <w:basedOn w:val="Normal"/>
    <w:link w:val="THChar"/>
    <w:rsid w:val="00CE5489"/>
    <w:pPr>
      <w:keepNext/>
      <w:keepLines/>
      <w:spacing w:before="60"/>
      <w:jc w:val="center"/>
    </w:pPr>
    <w:rPr>
      <w:rFonts w:ascii="Arial" w:hAnsi="Arial"/>
      <w:b/>
      <w:lang w:val="x-none" w:eastAsia="x-none"/>
    </w:rPr>
  </w:style>
  <w:style w:type="paragraph" w:customStyle="1" w:styleId="TF">
    <w:name w:val="TF"/>
    <w:basedOn w:val="TH"/>
    <w:link w:val="TFChar"/>
    <w:rsid w:val="00CE5489"/>
    <w:pPr>
      <w:keepNext w:val="0"/>
      <w:spacing w:before="0" w:after="240"/>
    </w:pPr>
  </w:style>
  <w:style w:type="paragraph" w:customStyle="1" w:styleId="TT">
    <w:name w:val="TT"/>
    <w:basedOn w:val="Heading1"/>
    <w:next w:val="Normal"/>
    <w:rsid w:val="00CE5489"/>
    <w:pPr>
      <w:outlineLvl w:val="9"/>
    </w:pPr>
  </w:style>
  <w:style w:type="paragraph" w:customStyle="1" w:styleId="ZA">
    <w:name w:val="ZA"/>
    <w:rsid w:val="00CE54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E54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E54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E54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E5489"/>
  </w:style>
  <w:style w:type="paragraph" w:customStyle="1" w:styleId="ZH">
    <w:name w:val="ZH"/>
    <w:rsid w:val="00CE54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E54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E5489"/>
    <w:pPr>
      <w:framePr w:hRule="auto" w:wrap="notBeside" w:y="852"/>
    </w:pPr>
    <w:rPr>
      <w:i w:val="0"/>
      <w:sz w:val="40"/>
    </w:rPr>
  </w:style>
  <w:style w:type="paragraph" w:customStyle="1" w:styleId="ZU">
    <w:name w:val="ZU"/>
    <w:rsid w:val="00CE54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E5489"/>
    <w:pPr>
      <w:framePr w:wrap="notBeside" w:y="16161"/>
    </w:pPr>
  </w:style>
  <w:style w:type="paragraph" w:customStyle="1" w:styleId="FP">
    <w:name w:val="FP"/>
    <w:basedOn w:val="Normal"/>
    <w:rsid w:val="00CE5489"/>
    <w:pPr>
      <w:spacing w:after="0"/>
    </w:pPr>
  </w:style>
  <w:style w:type="paragraph" w:customStyle="1" w:styleId="Observation">
    <w:name w:val="Observation"/>
    <w:basedOn w:val="Proposal"/>
    <w:qFormat/>
    <w:rsid w:val="00CE5489"/>
    <w:pPr>
      <w:numPr>
        <w:numId w:val="13"/>
      </w:numPr>
      <w:ind w:left="1701" w:hanging="1701"/>
    </w:pPr>
    <w:rPr>
      <w:lang w:eastAsia="ja-JP"/>
    </w:rPr>
  </w:style>
  <w:style w:type="paragraph" w:styleId="TableofFigures">
    <w:name w:val="table of figures"/>
    <w:basedOn w:val="BodyText"/>
    <w:next w:val="Normal"/>
    <w:uiPriority w:val="99"/>
    <w:rsid w:val="00CE5489"/>
    <w:pPr>
      <w:ind w:left="1701" w:hanging="1701"/>
      <w:jc w:val="left"/>
    </w:pPr>
    <w:rPr>
      <w:b/>
    </w:rPr>
  </w:style>
  <w:style w:type="character" w:customStyle="1" w:styleId="B1Char1">
    <w:name w:val="B1 Char1"/>
    <w:link w:val="B1"/>
    <w:qFormat/>
    <w:rsid w:val="00CE5489"/>
    <w:rPr>
      <w:rFonts w:ascii="Times New Roman" w:hAnsi="Times New Roman"/>
      <w:lang w:eastAsia="zh-CN"/>
    </w:rPr>
  </w:style>
  <w:style w:type="character" w:customStyle="1" w:styleId="B2Char">
    <w:name w:val="B2 Char"/>
    <w:link w:val="B2"/>
    <w:qFormat/>
    <w:rsid w:val="00CE5489"/>
    <w:rPr>
      <w:rFonts w:ascii="Times New Roman" w:hAnsi="Times New Roman"/>
      <w:lang w:eastAsia="ja-JP"/>
    </w:rPr>
  </w:style>
  <w:style w:type="character" w:customStyle="1" w:styleId="B3Char2">
    <w:name w:val="B3 Char2"/>
    <w:link w:val="B3"/>
    <w:qFormat/>
    <w:rsid w:val="00CE5489"/>
    <w:rPr>
      <w:rFonts w:ascii="Times New Roman" w:hAnsi="Times New Roman"/>
      <w:lang w:eastAsia="ja-JP"/>
    </w:rPr>
  </w:style>
  <w:style w:type="character" w:customStyle="1" w:styleId="B4Char">
    <w:name w:val="B4 Char"/>
    <w:link w:val="B4"/>
    <w:rsid w:val="00CE5489"/>
    <w:rPr>
      <w:rFonts w:ascii="Times New Roman" w:hAnsi="Times New Roman"/>
      <w:lang w:eastAsia="ja-JP"/>
    </w:rPr>
  </w:style>
  <w:style w:type="character" w:customStyle="1" w:styleId="B5Char">
    <w:name w:val="B5 Char"/>
    <w:link w:val="B5"/>
    <w:rsid w:val="00CE5489"/>
    <w:rPr>
      <w:rFonts w:ascii="Times New Roman" w:hAnsi="Times New Roman"/>
      <w:lang w:eastAsia="ja-JP"/>
    </w:rPr>
  </w:style>
  <w:style w:type="paragraph" w:customStyle="1" w:styleId="B6">
    <w:name w:val="B6"/>
    <w:basedOn w:val="B5"/>
    <w:link w:val="B6Char"/>
    <w:rsid w:val="00CE5489"/>
    <w:pPr>
      <w:ind w:left="1985"/>
    </w:pPr>
  </w:style>
  <w:style w:type="character" w:customStyle="1" w:styleId="B6Char">
    <w:name w:val="B6 Char"/>
    <w:link w:val="B6"/>
    <w:rsid w:val="00CE5489"/>
    <w:rPr>
      <w:rFonts w:ascii="Times New Roman" w:hAnsi="Times New Roman"/>
      <w:lang w:eastAsia="ja-JP"/>
    </w:rPr>
  </w:style>
  <w:style w:type="paragraph" w:customStyle="1" w:styleId="B7">
    <w:name w:val="B7"/>
    <w:basedOn w:val="B6"/>
    <w:link w:val="B7Char"/>
    <w:rsid w:val="00CE5489"/>
    <w:pPr>
      <w:ind w:left="2269"/>
    </w:pPr>
  </w:style>
  <w:style w:type="character" w:customStyle="1" w:styleId="B7Char">
    <w:name w:val="B7 Char"/>
    <w:basedOn w:val="B6Char"/>
    <w:link w:val="B7"/>
    <w:rsid w:val="00CE5489"/>
    <w:rPr>
      <w:rFonts w:ascii="Times New Roman" w:hAnsi="Times New Roman"/>
      <w:lang w:eastAsia="ja-JP"/>
    </w:rPr>
  </w:style>
  <w:style w:type="paragraph" w:customStyle="1" w:styleId="B8">
    <w:name w:val="B8"/>
    <w:basedOn w:val="B7"/>
    <w:qFormat/>
    <w:rsid w:val="00CE5489"/>
    <w:pPr>
      <w:ind w:left="2552"/>
    </w:pPr>
  </w:style>
  <w:style w:type="character" w:customStyle="1" w:styleId="BalloonTextChar">
    <w:name w:val="Balloon Text Char"/>
    <w:link w:val="BalloonText"/>
    <w:rsid w:val="00CE5489"/>
    <w:rPr>
      <w:rFonts w:ascii="Segoe UI" w:hAnsi="Segoe UI" w:cs="Segoe UI"/>
      <w:sz w:val="18"/>
      <w:szCs w:val="18"/>
      <w:lang w:eastAsia="ja-JP"/>
    </w:rPr>
  </w:style>
  <w:style w:type="character" w:customStyle="1" w:styleId="CommentTextChar">
    <w:name w:val="Comment Text Char"/>
    <w:link w:val="CommentText"/>
    <w:uiPriority w:val="99"/>
    <w:qFormat/>
    <w:rsid w:val="00CE5489"/>
    <w:rPr>
      <w:rFonts w:ascii="Times New Roman" w:hAnsi="Times New Roman"/>
      <w:lang w:eastAsia="ja-JP"/>
    </w:rPr>
  </w:style>
  <w:style w:type="character" w:customStyle="1" w:styleId="CommentSubjectChar">
    <w:name w:val="Comment Subject Char"/>
    <w:link w:val="CommentSubject"/>
    <w:rsid w:val="00CE5489"/>
    <w:rPr>
      <w:rFonts w:ascii="Times New Roman" w:hAnsi="Times New Roman"/>
      <w:b/>
      <w:bCs/>
      <w:lang w:eastAsia="ja-JP"/>
    </w:rPr>
  </w:style>
  <w:style w:type="paragraph" w:customStyle="1" w:styleId="CRCoverPage">
    <w:name w:val="CR Cover Page"/>
    <w:link w:val="CRCoverPageZchn"/>
    <w:rsid w:val="00CE5489"/>
    <w:pPr>
      <w:spacing w:after="120"/>
    </w:pPr>
    <w:rPr>
      <w:rFonts w:ascii="Arial" w:hAnsi="Arial"/>
      <w:lang w:eastAsia="ko-KR"/>
    </w:rPr>
  </w:style>
  <w:style w:type="character" w:customStyle="1" w:styleId="CRCoverPageZchn">
    <w:name w:val="CR Cover Page Zchn"/>
    <w:link w:val="CRCoverPage"/>
    <w:rsid w:val="00CE5489"/>
    <w:rPr>
      <w:rFonts w:ascii="Arial" w:hAnsi="Arial"/>
      <w:lang w:eastAsia="ko-KR"/>
    </w:rPr>
  </w:style>
  <w:style w:type="paragraph" w:customStyle="1" w:styleId="Doc-text2">
    <w:name w:val="Doc-text2"/>
    <w:basedOn w:val="Normal"/>
    <w:link w:val="Doc-text2Char"/>
    <w:qFormat/>
    <w:rsid w:val="00CE54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E5489"/>
    <w:rPr>
      <w:rFonts w:ascii="Arial" w:eastAsia="MS Mincho" w:hAnsi="Arial"/>
      <w:szCs w:val="24"/>
      <w:lang w:val="x-none" w:eastAsia="x-none"/>
    </w:rPr>
  </w:style>
  <w:style w:type="character" w:customStyle="1" w:styleId="DocumentMapChar">
    <w:name w:val="Document Map Char"/>
    <w:link w:val="DocumentMap"/>
    <w:rsid w:val="00CE5489"/>
    <w:rPr>
      <w:rFonts w:ascii="Tahoma" w:hAnsi="Tahoma" w:cs="Tahoma"/>
      <w:shd w:val="clear" w:color="auto" w:fill="000080"/>
      <w:lang w:eastAsia="ja-JP"/>
    </w:rPr>
  </w:style>
  <w:style w:type="paragraph" w:customStyle="1" w:styleId="NO">
    <w:name w:val="NO"/>
    <w:basedOn w:val="Normal"/>
    <w:link w:val="NOChar"/>
    <w:rsid w:val="00CE5489"/>
    <w:pPr>
      <w:keepLines/>
      <w:ind w:left="1135" w:hanging="851"/>
    </w:pPr>
  </w:style>
  <w:style w:type="character" w:customStyle="1" w:styleId="NOChar">
    <w:name w:val="NO Char"/>
    <w:link w:val="NO"/>
    <w:qFormat/>
    <w:rsid w:val="00CE5489"/>
    <w:rPr>
      <w:rFonts w:ascii="Times New Roman" w:hAnsi="Times New Roman"/>
      <w:lang w:eastAsia="ja-JP"/>
    </w:rPr>
  </w:style>
  <w:style w:type="character" w:customStyle="1" w:styleId="EditorsNoteChar">
    <w:name w:val="Editor's Note Char"/>
    <w:link w:val="EditorsNote"/>
    <w:rsid w:val="00CE5489"/>
    <w:rPr>
      <w:rFonts w:ascii="Times New Roman" w:hAnsi="Times New Roman"/>
      <w:color w:val="FF0000"/>
      <w:lang w:val="x-none" w:eastAsia="x-none"/>
    </w:rPr>
  </w:style>
  <w:style w:type="paragraph" w:customStyle="1" w:styleId="EmailDiscussion">
    <w:name w:val="EmailDiscussion"/>
    <w:basedOn w:val="Normal"/>
    <w:next w:val="Normal"/>
    <w:rsid w:val="00CE5489"/>
    <w:pPr>
      <w:numPr>
        <w:numId w:val="14"/>
      </w:numPr>
      <w:spacing w:before="40" w:after="0"/>
    </w:pPr>
    <w:rPr>
      <w:rFonts w:ascii="Arial" w:eastAsia="MS Mincho" w:hAnsi="Arial"/>
      <w:b/>
      <w:szCs w:val="24"/>
      <w:lang w:eastAsia="en-GB"/>
    </w:rPr>
  </w:style>
  <w:style w:type="character" w:styleId="Emphasis">
    <w:name w:val="Emphasis"/>
    <w:qFormat/>
    <w:rsid w:val="00CE5489"/>
    <w:rPr>
      <w:i/>
      <w:iCs/>
    </w:rPr>
  </w:style>
  <w:style w:type="paragraph" w:customStyle="1" w:styleId="FigureTitle">
    <w:name w:val="Figure_Title"/>
    <w:basedOn w:val="Normal"/>
    <w:next w:val="Normal"/>
    <w:rsid w:val="00CE54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E5489"/>
    <w:rPr>
      <w:rFonts w:ascii="Arial" w:hAnsi="Arial"/>
      <w:b/>
      <w:noProof/>
      <w:sz w:val="18"/>
      <w:lang w:eastAsia="ja-JP"/>
    </w:rPr>
  </w:style>
  <w:style w:type="character" w:customStyle="1" w:styleId="FooterChar">
    <w:name w:val="Footer Char"/>
    <w:link w:val="Footer"/>
    <w:rsid w:val="00CE5489"/>
    <w:rPr>
      <w:rFonts w:ascii="Arial" w:hAnsi="Arial"/>
      <w:b/>
      <w:i/>
      <w:noProof/>
      <w:sz w:val="18"/>
      <w:lang w:eastAsia="ja-JP"/>
    </w:rPr>
  </w:style>
  <w:style w:type="character" w:customStyle="1" w:styleId="FootnoteTextChar">
    <w:name w:val="Footnote Text Char"/>
    <w:link w:val="FootnoteText"/>
    <w:rsid w:val="00CE5489"/>
    <w:rPr>
      <w:rFonts w:ascii="Times New Roman" w:hAnsi="Times New Roman"/>
      <w:sz w:val="16"/>
      <w:lang w:eastAsia="ja-JP"/>
    </w:rPr>
  </w:style>
  <w:style w:type="paragraph" w:customStyle="1" w:styleId="Guidance">
    <w:name w:val="Guidance"/>
    <w:basedOn w:val="Normal"/>
    <w:rsid w:val="00CE5489"/>
    <w:rPr>
      <w:i/>
      <w:color w:val="0000FF"/>
    </w:rPr>
  </w:style>
  <w:style w:type="character" w:customStyle="1" w:styleId="Heading2Char">
    <w:name w:val="Heading 2 Char"/>
    <w:link w:val="Heading2"/>
    <w:rsid w:val="00CE5489"/>
    <w:rPr>
      <w:rFonts w:ascii="Arial" w:hAnsi="Arial"/>
      <w:sz w:val="32"/>
      <w:lang w:eastAsia="ja-JP"/>
    </w:rPr>
  </w:style>
  <w:style w:type="character" w:customStyle="1" w:styleId="Heading3Char">
    <w:name w:val="Heading 3 Char"/>
    <w:link w:val="Heading3"/>
    <w:rsid w:val="00CE5489"/>
    <w:rPr>
      <w:rFonts w:ascii="Arial" w:hAnsi="Arial"/>
      <w:sz w:val="28"/>
      <w:lang w:eastAsia="ja-JP"/>
    </w:rPr>
  </w:style>
  <w:style w:type="character" w:customStyle="1" w:styleId="Heading4Char">
    <w:name w:val="Heading 4 Char"/>
    <w:link w:val="Heading4"/>
    <w:rsid w:val="00CE5489"/>
    <w:rPr>
      <w:rFonts w:ascii="Arial" w:hAnsi="Arial"/>
      <w:sz w:val="24"/>
      <w:lang w:eastAsia="ja-JP"/>
    </w:rPr>
  </w:style>
  <w:style w:type="character" w:customStyle="1" w:styleId="Heading5Char">
    <w:name w:val="Heading 5 Char"/>
    <w:link w:val="Heading5"/>
    <w:rsid w:val="00CE5489"/>
    <w:rPr>
      <w:rFonts w:ascii="Arial" w:hAnsi="Arial"/>
      <w:sz w:val="22"/>
      <w:lang w:eastAsia="ja-JP"/>
    </w:rPr>
  </w:style>
  <w:style w:type="paragraph" w:customStyle="1" w:styleId="H6">
    <w:name w:val="H6"/>
    <w:basedOn w:val="Heading5"/>
    <w:next w:val="Normal"/>
    <w:rsid w:val="00CE5489"/>
    <w:pPr>
      <w:ind w:left="1985" w:hanging="1985"/>
      <w:outlineLvl w:val="9"/>
    </w:pPr>
    <w:rPr>
      <w:sz w:val="20"/>
    </w:rPr>
  </w:style>
  <w:style w:type="character" w:customStyle="1" w:styleId="Heading6Char">
    <w:name w:val="Heading 6 Char"/>
    <w:link w:val="Heading6"/>
    <w:rsid w:val="00CE5489"/>
    <w:rPr>
      <w:rFonts w:ascii="Arial" w:hAnsi="Arial"/>
      <w:lang w:eastAsia="ja-JP"/>
    </w:rPr>
  </w:style>
  <w:style w:type="character" w:customStyle="1" w:styleId="Heading7Char">
    <w:name w:val="Heading 7 Char"/>
    <w:link w:val="Heading7"/>
    <w:rsid w:val="00CE5489"/>
    <w:rPr>
      <w:rFonts w:ascii="Arial" w:hAnsi="Arial"/>
      <w:lang w:eastAsia="ja-JP"/>
    </w:rPr>
  </w:style>
  <w:style w:type="character" w:customStyle="1" w:styleId="Heading8Char">
    <w:name w:val="Heading 8 Char"/>
    <w:link w:val="Heading8"/>
    <w:rsid w:val="00CE5489"/>
    <w:rPr>
      <w:rFonts w:ascii="Arial" w:hAnsi="Arial"/>
      <w:sz w:val="36"/>
      <w:lang w:eastAsia="ja-JP"/>
    </w:rPr>
  </w:style>
  <w:style w:type="character" w:customStyle="1" w:styleId="Heading9Char">
    <w:name w:val="Heading 9 Char"/>
    <w:link w:val="Heading9"/>
    <w:rsid w:val="00CE5489"/>
    <w:rPr>
      <w:rFonts w:ascii="Arial" w:hAnsi="Arial"/>
      <w:sz w:val="36"/>
      <w:lang w:eastAsia="ja-JP"/>
    </w:rPr>
  </w:style>
  <w:style w:type="character" w:styleId="HTMLCode">
    <w:name w:val="HTML Code"/>
    <w:uiPriority w:val="99"/>
    <w:unhideWhenUsed/>
    <w:rsid w:val="00CE5489"/>
    <w:rPr>
      <w:rFonts w:ascii="Courier New" w:eastAsia="Times New Roman" w:hAnsi="Courier New" w:cs="Courier New"/>
      <w:sz w:val="20"/>
      <w:szCs w:val="20"/>
    </w:rPr>
  </w:style>
  <w:style w:type="paragraph" w:styleId="IndexHeading">
    <w:name w:val="index heading"/>
    <w:basedOn w:val="Normal"/>
    <w:next w:val="Normal"/>
    <w:rsid w:val="00CE5489"/>
    <w:pPr>
      <w:pBdr>
        <w:top w:val="single" w:sz="12" w:space="0" w:color="auto"/>
      </w:pBdr>
      <w:spacing w:before="360" w:after="240"/>
    </w:pPr>
    <w:rPr>
      <w:b/>
      <w:i/>
      <w:sz w:val="26"/>
      <w:lang w:eastAsia="en-GB"/>
    </w:rPr>
  </w:style>
  <w:style w:type="paragraph" w:customStyle="1" w:styleId="LD">
    <w:name w:val="LD"/>
    <w:rsid w:val="00CE54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CE548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CE5489"/>
    <w:rPr>
      <w:rFonts w:ascii="Calibri" w:eastAsia="Calibri" w:hAnsi="Calibri"/>
      <w:sz w:val="22"/>
      <w:szCs w:val="22"/>
      <w:lang w:val="x-none" w:eastAsia="en-US"/>
    </w:rPr>
  </w:style>
  <w:style w:type="paragraph" w:customStyle="1" w:styleId="NF">
    <w:name w:val="NF"/>
    <w:basedOn w:val="NO"/>
    <w:rsid w:val="00CE5489"/>
    <w:pPr>
      <w:keepNext/>
      <w:spacing w:after="0"/>
    </w:pPr>
    <w:rPr>
      <w:rFonts w:ascii="Arial" w:hAnsi="Arial"/>
      <w:sz w:val="18"/>
    </w:rPr>
  </w:style>
  <w:style w:type="paragraph" w:customStyle="1" w:styleId="NW">
    <w:name w:val="NW"/>
    <w:basedOn w:val="NO"/>
    <w:rsid w:val="00CE5489"/>
    <w:pPr>
      <w:spacing w:after="0"/>
    </w:pPr>
  </w:style>
  <w:style w:type="paragraph" w:customStyle="1" w:styleId="PL">
    <w:name w:val="PL"/>
    <w:link w:val="PLChar"/>
    <w:qFormat/>
    <w:rsid w:val="00CE54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E5489"/>
    <w:rPr>
      <w:rFonts w:ascii="Courier New" w:eastAsia="Batang" w:hAnsi="Courier New"/>
      <w:noProof/>
      <w:sz w:val="16"/>
      <w:shd w:val="clear" w:color="auto" w:fill="E6E6E6"/>
      <w:lang w:eastAsia="sv-SE"/>
    </w:rPr>
  </w:style>
  <w:style w:type="paragraph" w:styleId="PlainText">
    <w:name w:val="Plain Text"/>
    <w:basedOn w:val="Normal"/>
    <w:link w:val="PlainTextChar"/>
    <w:rsid w:val="00CE5489"/>
    <w:rPr>
      <w:rFonts w:ascii="Courier New" w:hAnsi="Courier New"/>
      <w:lang w:val="nb-NO"/>
    </w:rPr>
  </w:style>
  <w:style w:type="character" w:customStyle="1" w:styleId="PlainTextChar">
    <w:name w:val="Plain Text Char"/>
    <w:link w:val="PlainText"/>
    <w:rsid w:val="00CE5489"/>
    <w:rPr>
      <w:rFonts w:ascii="Courier New" w:hAnsi="Courier New"/>
      <w:lang w:val="nb-NO" w:eastAsia="ja-JP"/>
    </w:rPr>
  </w:style>
  <w:style w:type="character" w:styleId="Strong">
    <w:name w:val="Strong"/>
    <w:uiPriority w:val="22"/>
    <w:qFormat/>
    <w:rsid w:val="00CE5489"/>
    <w:rPr>
      <w:b/>
      <w:bCs/>
    </w:rPr>
  </w:style>
  <w:style w:type="table" w:styleId="TableGrid">
    <w:name w:val="Table Grid"/>
    <w:basedOn w:val="TableNormal"/>
    <w:uiPriority w:val="39"/>
    <w:rsid w:val="00CE54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E5489"/>
    <w:rPr>
      <w:rFonts w:ascii="Arial" w:hAnsi="Arial"/>
      <w:sz w:val="18"/>
      <w:lang w:val="x-none" w:eastAsia="x-none"/>
    </w:rPr>
  </w:style>
  <w:style w:type="character" w:customStyle="1" w:styleId="TAHCar">
    <w:name w:val="TAH Car"/>
    <w:link w:val="TAH"/>
    <w:locked/>
    <w:rsid w:val="00CE5489"/>
    <w:rPr>
      <w:rFonts w:ascii="Arial" w:hAnsi="Arial"/>
      <w:b/>
      <w:sz w:val="18"/>
      <w:lang w:val="x-none" w:eastAsia="x-none"/>
    </w:rPr>
  </w:style>
  <w:style w:type="character" w:customStyle="1" w:styleId="THChar">
    <w:name w:val="TH Char"/>
    <w:link w:val="TH"/>
    <w:rsid w:val="00CE5489"/>
    <w:rPr>
      <w:rFonts w:ascii="Arial" w:hAnsi="Arial"/>
      <w:b/>
      <w:lang w:val="x-none" w:eastAsia="x-none"/>
    </w:rPr>
  </w:style>
  <w:style w:type="paragraph" w:customStyle="1" w:styleId="TAJ">
    <w:name w:val="TAJ"/>
    <w:basedOn w:val="TH"/>
    <w:rsid w:val="00CE5489"/>
  </w:style>
  <w:style w:type="paragraph" w:customStyle="1" w:styleId="TALCharChar">
    <w:name w:val="TAL Char Char"/>
    <w:basedOn w:val="Normal"/>
    <w:link w:val="TALCharCharChar"/>
    <w:rsid w:val="00CE54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E5489"/>
    <w:rPr>
      <w:rFonts w:ascii="Arial" w:eastAsia="Malgun Gothic" w:hAnsi="Arial"/>
      <w:sz w:val="18"/>
      <w:lang w:val="x-none" w:eastAsia="x-none"/>
    </w:rPr>
  </w:style>
  <w:style w:type="character" w:customStyle="1" w:styleId="TFChar">
    <w:name w:val="TF Char"/>
    <w:link w:val="TF"/>
    <w:rsid w:val="00CE5489"/>
    <w:rPr>
      <w:rFonts w:ascii="Arial" w:hAnsi="Arial"/>
      <w:b/>
      <w:lang w:val="x-none" w:eastAsia="x-none"/>
    </w:rPr>
  </w:style>
  <w:style w:type="paragraph" w:styleId="ListContinue">
    <w:name w:val="List Continue"/>
    <w:basedOn w:val="Normal"/>
    <w:rsid w:val="00CE5489"/>
    <w:pPr>
      <w:spacing w:after="120"/>
      <w:ind w:left="283"/>
      <w:contextualSpacing/>
    </w:pPr>
    <w:rPr>
      <w:rFonts w:ascii="Arial" w:hAnsi="Arial"/>
    </w:rPr>
  </w:style>
  <w:style w:type="paragraph" w:styleId="ListContinue2">
    <w:name w:val="List Continue 2"/>
    <w:basedOn w:val="Normal"/>
    <w:rsid w:val="00CE5489"/>
    <w:pPr>
      <w:spacing w:after="120"/>
      <w:ind w:left="566"/>
      <w:contextualSpacing/>
    </w:pPr>
    <w:rPr>
      <w:rFonts w:ascii="Arial" w:hAnsi="Arial"/>
    </w:rPr>
  </w:style>
  <w:style w:type="paragraph" w:styleId="ListNumber3">
    <w:name w:val="List Number 3"/>
    <w:basedOn w:val="ListNumber2"/>
    <w:rsid w:val="00CE5489"/>
    <w:pPr>
      <w:numPr>
        <w:numId w:val="10"/>
      </w:numPr>
      <w:contextualSpacing/>
    </w:pPr>
  </w:style>
  <w:style w:type="paragraph" w:customStyle="1" w:styleId="IvDbodytext">
    <w:name w:val="IvD bodytext"/>
    <w:basedOn w:val="BodyText"/>
    <w:link w:val="IvDbodytextChar"/>
    <w:qFormat/>
    <w:rsid w:val="001171D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171DF"/>
    <w:rPr>
      <w:rFonts w:ascii="Arial" w:hAnsi="Arial"/>
      <w:spacing w:val="2"/>
      <w:lang w:val="en-US" w:eastAsia="en-US"/>
    </w:rPr>
  </w:style>
  <w:style w:type="paragraph" w:customStyle="1" w:styleId="LGTdoc">
    <w:name w:val="LGTdoc_본문"/>
    <w:basedOn w:val="Normal"/>
    <w:link w:val="LGTdocChar"/>
    <w:qFormat/>
    <w:rsid w:val="005515D6"/>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515D6"/>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BCBC5-1D75-47AC-9EC7-200D71AD1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15</Pages>
  <Words>6841</Words>
  <Characters>36262</Characters>
  <Application>Microsoft Office Word</Application>
  <DocSecurity>0</DocSecurity>
  <Lines>302</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43017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6</cp:revision>
  <cp:lastPrinted>2008-01-31T07:09:00Z</cp:lastPrinted>
  <dcterms:created xsi:type="dcterms:W3CDTF">2019-02-20T06:11:00Z</dcterms:created>
  <dcterms:modified xsi:type="dcterms:W3CDTF">2019-02-20T06:32:00Z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2019-02-12T23:00:00Z</vt:filetime>
  </property>
</Properties>
</file>